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72C" w:rsidRPr="00004BFE" w:rsidRDefault="0047472C" w:rsidP="007B73E9">
      <w:pPr>
        <w:pStyle w:val="Heading1"/>
        <w:jc w:val="center"/>
        <w:rPr>
          <w:rFonts w:ascii="黑体" w:eastAsia="黑体" w:hAnsi="黑体" w:cs="宋体"/>
          <w:color w:val="000000"/>
          <w:kern w:val="0"/>
          <w:sz w:val="36"/>
          <w:szCs w:val="36"/>
        </w:rPr>
      </w:pPr>
      <w:r w:rsidRPr="00004BFE">
        <w:rPr>
          <w:rFonts w:ascii="黑体" w:eastAsia="黑体" w:hAnsi="黑体" w:cs="宋体" w:hint="eastAsia"/>
          <w:color w:val="000000"/>
          <w:kern w:val="0"/>
          <w:sz w:val="36"/>
          <w:szCs w:val="36"/>
        </w:rPr>
        <w:t>专任教师情况采集指标解释（高等学校）</w:t>
      </w:r>
    </w:p>
    <w:tbl>
      <w:tblPr>
        <w:tblW w:w="10225" w:type="dxa"/>
        <w:tblInd w:w="89" w:type="dxa"/>
        <w:tblLook w:val="00A0"/>
      </w:tblPr>
      <w:tblGrid>
        <w:gridCol w:w="728"/>
        <w:gridCol w:w="2835"/>
        <w:gridCol w:w="4536"/>
        <w:gridCol w:w="2126"/>
      </w:tblGrid>
      <w:tr w:rsidR="0047472C" w:rsidRPr="00004BFE" w:rsidTr="0026204C">
        <w:trPr>
          <w:trHeight w:val="30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472C" w:rsidRPr="00004BFE" w:rsidRDefault="0047472C" w:rsidP="0026204C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Cs w:val="21"/>
              </w:rPr>
            </w:pPr>
            <w:r w:rsidRPr="00004BFE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Cs w:val="21"/>
              </w:rPr>
              <w:t>编号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7472C" w:rsidRPr="00004BFE" w:rsidRDefault="0047472C" w:rsidP="0026204C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Cs w:val="21"/>
              </w:rPr>
            </w:pPr>
            <w:r w:rsidRPr="00004BFE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7472C" w:rsidRPr="00004BFE" w:rsidRDefault="0047472C" w:rsidP="0026204C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Cs w:val="21"/>
              </w:rPr>
            </w:pPr>
            <w:r w:rsidRPr="00004BFE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Cs w:val="21"/>
              </w:rPr>
              <w:t>数据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7472C" w:rsidRPr="00004BFE" w:rsidRDefault="0047472C" w:rsidP="0026204C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Cs w:val="21"/>
              </w:rPr>
            </w:pPr>
            <w:r w:rsidRPr="00004BFE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Cs w:val="21"/>
              </w:rPr>
              <w:t>备注</w:t>
            </w:r>
          </w:p>
        </w:tc>
      </w:tr>
      <w:tr w:rsidR="0047472C" w:rsidRPr="00004BFE" w:rsidTr="0026204C">
        <w:trPr>
          <w:trHeight w:val="30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472C" w:rsidRPr="00004BFE" w:rsidRDefault="0047472C" w:rsidP="0026204C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004BFE">
              <w:rPr>
                <w:rFonts w:ascii="宋体" w:hAnsi="宋体" w:cs="宋体"/>
                <w:color w:val="000000"/>
                <w:kern w:val="0"/>
                <w:szCs w:val="21"/>
              </w:rPr>
              <w:t>23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7472C" w:rsidRPr="00004BFE" w:rsidRDefault="0047472C" w:rsidP="0026204C">
            <w:pPr>
              <w:widowControl/>
              <w:rPr>
                <w:rFonts w:ascii="宋体" w:cs="宋体"/>
                <w:color w:val="000000"/>
                <w:kern w:val="0"/>
                <w:szCs w:val="21"/>
              </w:rPr>
            </w:pP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是否有高等学校教师资格证★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7472C" w:rsidRPr="00004BFE" w:rsidRDefault="0047472C" w:rsidP="0026204C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□</w:t>
            </w:r>
            <w:r w:rsidRPr="00004BFE">
              <w:rPr>
                <w:rFonts w:ascii="宋体" w:hAnsi="宋体" w:cs="宋体"/>
                <w:color w:val="000000"/>
                <w:kern w:val="0"/>
                <w:szCs w:val="21"/>
              </w:rPr>
              <w:t xml:space="preserve"> 1  </w:t>
            </w: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是</w:t>
            </w:r>
          </w:p>
          <w:p w:rsidR="0047472C" w:rsidRPr="00004BFE" w:rsidRDefault="0047472C" w:rsidP="0026204C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□</w:t>
            </w:r>
            <w:r w:rsidRPr="00004BFE">
              <w:rPr>
                <w:rFonts w:ascii="宋体" w:hAnsi="宋体" w:cs="宋体"/>
                <w:color w:val="000000"/>
                <w:kern w:val="0"/>
                <w:szCs w:val="21"/>
              </w:rPr>
              <w:t xml:space="preserve"> 0  </w:t>
            </w: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否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7472C" w:rsidRPr="00004BFE" w:rsidRDefault="0047472C" w:rsidP="0026204C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</w:tr>
      <w:tr w:rsidR="0047472C" w:rsidRPr="00004BFE" w:rsidTr="0026204C">
        <w:trPr>
          <w:trHeight w:val="30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472C" w:rsidRPr="00004BFE" w:rsidRDefault="0047472C" w:rsidP="0026204C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004BFE">
              <w:rPr>
                <w:rFonts w:ascii="宋体" w:hAnsi="宋体" w:cs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7472C" w:rsidRPr="00004BFE" w:rsidRDefault="0047472C" w:rsidP="0026204C">
            <w:pPr>
              <w:widowControl/>
              <w:rPr>
                <w:rFonts w:ascii="宋体" w:cs="宋体"/>
                <w:b/>
                <w:color w:val="000000"/>
                <w:kern w:val="0"/>
                <w:szCs w:val="21"/>
              </w:rPr>
            </w:pP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从教起始年月★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7472C" w:rsidRPr="00004BFE" w:rsidRDefault="0047472C" w:rsidP="0026204C">
            <w:pPr>
              <w:widowControl/>
              <w:jc w:val="right"/>
              <w:rPr>
                <w:rFonts w:ascii="宋体" w:cs="宋体"/>
                <w:b/>
                <w:color w:val="000000"/>
                <w:kern w:val="0"/>
                <w:szCs w:val="21"/>
              </w:rPr>
            </w:pP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年</w:t>
            </w:r>
            <w:r w:rsidRPr="00004BFE">
              <w:rPr>
                <w:rFonts w:ascii="宋体" w:hAnsi="宋体" w:cs="宋体"/>
                <w:color w:val="000000"/>
                <w:kern w:val="0"/>
                <w:szCs w:val="21"/>
              </w:rPr>
              <w:t xml:space="preserve">/   </w:t>
            </w: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7472C" w:rsidRPr="00004BFE" w:rsidRDefault="0047472C" w:rsidP="0026204C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填写</w:t>
            </w:r>
            <w:r w:rsidRPr="00004BFE">
              <w:rPr>
                <w:rFonts w:ascii="宋体" w:hAnsi="宋体" w:cs="宋体"/>
                <w:color w:val="000000"/>
                <w:kern w:val="0"/>
                <w:szCs w:val="21"/>
              </w:rPr>
              <w:t>excel</w:t>
            </w: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模板时格式为</w:t>
            </w:r>
            <w:r w:rsidRPr="00004BFE">
              <w:rPr>
                <w:rFonts w:ascii="宋体" w:hAnsi="宋体" w:cs="宋体"/>
                <w:color w:val="000000"/>
                <w:kern w:val="0"/>
                <w:szCs w:val="21"/>
              </w:rPr>
              <w:t>YYYYMMDD</w:t>
            </w: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，如</w:t>
            </w:r>
            <w:r w:rsidRPr="00004BFE">
              <w:rPr>
                <w:rFonts w:ascii="宋体" w:hAnsi="宋体" w:cs="宋体"/>
                <w:color w:val="000000"/>
                <w:kern w:val="0"/>
                <w:szCs w:val="21"/>
              </w:rPr>
              <w:t>19800101</w:t>
            </w:r>
          </w:p>
        </w:tc>
      </w:tr>
      <w:tr w:rsidR="0047472C" w:rsidRPr="00004BFE" w:rsidTr="0026204C">
        <w:trPr>
          <w:trHeight w:val="30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472C" w:rsidRPr="00004BFE" w:rsidRDefault="0047472C" w:rsidP="0026204C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004BFE">
              <w:rPr>
                <w:rFonts w:ascii="宋体" w:hAnsi="宋体" w:cs="宋体"/>
                <w:color w:val="000000"/>
                <w:kern w:val="0"/>
                <w:szCs w:val="21"/>
              </w:rPr>
              <w:t>25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7472C" w:rsidRPr="00004BFE" w:rsidRDefault="0047472C" w:rsidP="0026204C">
            <w:pPr>
              <w:widowControl/>
              <w:rPr>
                <w:rFonts w:ascii="宋体" w:cs="宋体"/>
                <w:color w:val="000000"/>
                <w:kern w:val="0"/>
                <w:szCs w:val="21"/>
              </w:rPr>
            </w:pP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导师类别★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7472C" w:rsidRPr="00004BFE" w:rsidRDefault="0047472C" w:rsidP="0026204C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□</w:t>
            </w:r>
            <w:r w:rsidRPr="00004BFE">
              <w:rPr>
                <w:rFonts w:ascii="宋体" w:hAnsi="宋体" w:cs="宋体"/>
                <w:color w:val="000000"/>
                <w:kern w:val="0"/>
                <w:szCs w:val="21"/>
              </w:rPr>
              <w:t xml:space="preserve"> 1  </w:t>
            </w: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博士生导师</w:t>
            </w:r>
          </w:p>
          <w:p w:rsidR="0047472C" w:rsidRPr="00004BFE" w:rsidRDefault="0047472C" w:rsidP="0026204C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□</w:t>
            </w:r>
            <w:r w:rsidRPr="00004BFE">
              <w:rPr>
                <w:rFonts w:ascii="宋体" w:hAnsi="宋体" w:cs="宋体"/>
                <w:color w:val="000000"/>
                <w:kern w:val="0"/>
                <w:szCs w:val="21"/>
              </w:rPr>
              <w:t xml:space="preserve"> 2  </w:t>
            </w: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硕士生导师</w:t>
            </w:r>
          </w:p>
          <w:p w:rsidR="0047472C" w:rsidRPr="00004BFE" w:rsidRDefault="0047472C" w:rsidP="0026204C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□</w:t>
            </w:r>
            <w:r w:rsidRPr="00004BFE">
              <w:rPr>
                <w:rFonts w:ascii="宋体" w:hAnsi="宋体" w:cs="宋体"/>
                <w:color w:val="000000"/>
                <w:kern w:val="0"/>
                <w:szCs w:val="21"/>
              </w:rPr>
              <w:t xml:space="preserve"> </w:t>
            </w:r>
            <w:r w:rsidRPr="00004BFE">
              <w:rPr>
                <w:rFonts w:ascii="宋体" w:cs="宋体"/>
                <w:color w:val="000000"/>
                <w:kern w:val="0"/>
                <w:szCs w:val="21"/>
              </w:rPr>
              <w:t>0</w:t>
            </w:r>
            <w:r w:rsidRPr="00004BFE">
              <w:rPr>
                <w:rFonts w:ascii="宋体" w:hAnsi="宋体" w:cs="宋体"/>
                <w:color w:val="000000"/>
                <w:kern w:val="0"/>
                <w:szCs w:val="21"/>
              </w:rPr>
              <w:t xml:space="preserve">  </w:t>
            </w: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无　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7472C" w:rsidRPr="00004BFE" w:rsidRDefault="0047472C" w:rsidP="0026204C">
            <w:pPr>
              <w:widowControl/>
              <w:jc w:val="left"/>
              <w:rPr>
                <w:rFonts w:ascii="宋体" w:cs="Calibri"/>
                <w:color w:val="000000"/>
                <w:kern w:val="0"/>
                <w:szCs w:val="21"/>
              </w:rPr>
            </w:pPr>
          </w:p>
        </w:tc>
      </w:tr>
      <w:tr w:rsidR="0047472C" w:rsidRPr="00004BFE" w:rsidTr="0026204C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472C" w:rsidRPr="00004BFE" w:rsidRDefault="0047472C" w:rsidP="0026204C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004BFE">
              <w:rPr>
                <w:rFonts w:ascii="宋体" w:hAnsi="宋体" w:cs="宋体"/>
                <w:color w:val="000000"/>
                <w:kern w:val="0"/>
                <w:szCs w:val="21"/>
              </w:rPr>
              <w:t>26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7472C" w:rsidRPr="00004BFE" w:rsidRDefault="0047472C" w:rsidP="0026204C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任课学段★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472C" w:rsidRPr="00004BFE" w:rsidRDefault="0047472C" w:rsidP="0026204C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□</w:t>
            </w:r>
            <w:r w:rsidRPr="00004BFE">
              <w:rPr>
                <w:rFonts w:ascii="宋体" w:hAnsi="宋体" w:cs="宋体"/>
                <w:color w:val="000000"/>
                <w:kern w:val="0"/>
                <w:szCs w:val="21"/>
              </w:rPr>
              <w:t xml:space="preserve"> 1  </w:t>
            </w: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专科课程</w:t>
            </w:r>
          </w:p>
          <w:p w:rsidR="0047472C" w:rsidRPr="00004BFE" w:rsidRDefault="0047472C" w:rsidP="0026204C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□</w:t>
            </w:r>
            <w:r w:rsidRPr="00004BFE">
              <w:rPr>
                <w:rFonts w:ascii="宋体" w:hAnsi="宋体" w:cs="宋体"/>
                <w:color w:val="000000"/>
                <w:kern w:val="0"/>
                <w:szCs w:val="21"/>
              </w:rPr>
              <w:t xml:space="preserve"> 2  </w:t>
            </w: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本科课程</w:t>
            </w:r>
          </w:p>
          <w:p w:rsidR="0047472C" w:rsidRPr="00004BFE" w:rsidRDefault="0047472C" w:rsidP="0026204C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□</w:t>
            </w:r>
            <w:r w:rsidRPr="00004BFE">
              <w:rPr>
                <w:rFonts w:ascii="宋体" w:hAnsi="宋体" w:cs="宋体"/>
                <w:color w:val="000000"/>
                <w:kern w:val="0"/>
                <w:szCs w:val="21"/>
              </w:rPr>
              <w:t xml:space="preserve"> 3  </w:t>
            </w: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研究生课程</w:t>
            </w:r>
          </w:p>
          <w:p w:rsidR="0047472C" w:rsidRPr="00004BFE" w:rsidRDefault="0047472C" w:rsidP="0026204C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□</w:t>
            </w:r>
            <w:r w:rsidRPr="00004BFE">
              <w:rPr>
                <w:rFonts w:ascii="宋体" w:hAnsi="宋体" w:cs="宋体"/>
                <w:color w:val="000000"/>
                <w:kern w:val="0"/>
                <w:szCs w:val="21"/>
              </w:rPr>
              <w:t xml:space="preserve"> 9  </w:t>
            </w: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其他课程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7472C" w:rsidRPr="00004BFE" w:rsidRDefault="0047472C" w:rsidP="0026204C">
            <w:pPr>
              <w:widowControl/>
              <w:jc w:val="left"/>
              <w:rPr>
                <w:rFonts w:ascii="宋体" w:cs="Calibri"/>
                <w:color w:val="000000"/>
                <w:kern w:val="0"/>
                <w:szCs w:val="21"/>
              </w:rPr>
            </w:pPr>
            <w:r w:rsidRPr="00004BFE">
              <w:rPr>
                <w:rFonts w:ascii="宋体" w:hAnsi="宋体" w:cs="Calibri" w:hint="eastAsia"/>
                <w:color w:val="000000"/>
                <w:kern w:val="0"/>
                <w:szCs w:val="21"/>
              </w:rPr>
              <w:t>可复选</w:t>
            </w:r>
          </w:p>
        </w:tc>
      </w:tr>
      <w:tr w:rsidR="0047472C" w:rsidRPr="00004BFE" w:rsidTr="0026204C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472C" w:rsidRPr="00004BFE" w:rsidRDefault="0047472C" w:rsidP="0026204C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004BFE">
              <w:rPr>
                <w:rFonts w:ascii="宋体" w:hAnsi="宋体" w:cs="宋体"/>
                <w:color w:val="000000"/>
                <w:kern w:val="0"/>
                <w:szCs w:val="21"/>
              </w:rPr>
              <w:t>27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7472C" w:rsidRPr="00004BFE" w:rsidRDefault="0047472C" w:rsidP="0026204C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任课状况★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472C" w:rsidRPr="00004BFE" w:rsidRDefault="0047472C" w:rsidP="0026204C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Cs w:val="21"/>
              </w:rPr>
            </w:pP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□</w:t>
            </w:r>
            <w:r w:rsidRPr="00004BFE">
              <w:rPr>
                <w:rFonts w:ascii="宋体" w:hAnsi="宋体" w:cs="宋体"/>
                <w:color w:val="000000"/>
                <w:kern w:val="0"/>
                <w:szCs w:val="21"/>
              </w:rPr>
              <w:t xml:space="preserve"> 21  </w:t>
            </w: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基础课</w:t>
            </w:r>
            <w:r w:rsidRPr="00004BFE">
              <w:rPr>
                <w:rFonts w:ascii="宋体" w:hAnsi="宋体" w:cs="宋体"/>
                <w:color w:val="000000"/>
                <w:kern w:val="0"/>
                <w:szCs w:val="21"/>
              </w:rPr>
              <w:t xml:space="preserve">                </w:t>
            </w:r>
          </w:p>
          <w:p w:rsidR="0047472C" w:rsidRPr="00004BFE" w:rsidRDefault="0047472C" w:rsidP="0026204C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□</w:t>
            </w:r>
            <w:r w:rsidRPr="00004BFE">
              <w:rPr>
                <w:rFonts w:ascii="宋体" w:hAnsi="宋体" w:cs="宋体"/>
                <w:color w:val="000000"/>
                <w:kern w:val="0"/>
                <w:szCs w:val="21"/>
              </w:rPr>
              <w:t xml:space="preserve"> 22  </w:t>
            </w: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专业课</w:t>
            </w:r>
            <w:r w:rsidRPr="00004BFE">
              <w:rPr>
                <w:rFonts w:ascii="宋体" w:hAnsi="宋体" w:cs="宋体"/>
                <w:color w:val="000000"/>
                <w:kern w:val="0"/>
                <w:szCs w:val="21"/>
              </w:rPr>
              <w:t xml:space="preserve">              </w:t>
            </w:r>
          </w:p>
          <w:p w:rsidR="0047472C" w:rsidRPr="00004BFE" w:rsidRDefault="0047472C" w:rsidP="0026204C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□</w:t>
            </w:r>
            <w:r w:rsidRPr="00004BFE">
              <w:rPr>
                <w:rFonts w:ascii="宋体" w:hAnsi="宋体" w:cs="宋体"/>
                <w:color w:val="000000"/>
                <w:kern w:val="0"/>
                <w:szCs w:val="21"/>
              </w:rPr>
              <w:t xml:space="preserve"> 23  </w:t>
            </w: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实践技术指导（实践教学）</w:t>
            </w:r>
            <w:r w:rsidRPr="00004BFE">
              <w:rPr>
                <w:rFonts w:ascii="宋体" w:hAnsi="宋体" w:cs="宋体"/>
                <w:color w:val="000000"/>
                <w:kern w:val="0"/>
                <w:szCs w:val="21"/>
              </w:rPr>
              <w:t xml:space="preserve">   </w:t>
            </w:r>
          </w:p>
          <w:p w:rsidR="0047472C" w:rsidRPr="00004BFE" w:rsidRDefault="0047472C" w:rsidP="0026204C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□</w:t>
            </w:r>
            <w:r w:rsidRPr="00004BFE">
              <w:rPr>
                <w:rFonts w:ascii="宋体" w:hAnsi="宋体" w:cs="宋体"/>
                <w:color w:val="000000"/>
                <w:kern w:val="0"/>
                <w:szCs w:val="21"/>
              </w:rPr>
              <w:t xml:space="preserve"> 12  </w:t>
            </w: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科研</w:t>
            </w:r>
          </w:p>
          <w:p w:rsidR="0047472C" w:rsidRPr="00004BFE" w:rsidRDefault="0047472C" w:rsidP="0026204C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□</w:t>
            </w:r>
            <w:r w:rsidRPr="00004BFE">
              <w:rPr>
                <w:rFonts w:ascii="宋体" w:hAnsi="宋体" w:cs="宋体"/>
                <w:color w:val="000000"/>
                <w:kern w:val="0"/>
                <w:szCs w:val="21"/>
              </w:rPr>
              <w:t xml:space="preserve"> 10  </w:t>
            </w: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未任课教师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7472C" w:rsidRPr="00004BFE" w:rsidRDefault="0047472C" w:rsidP="0026204C">
            <w:pPr>
              <w:widowControl/>
              <w:jc w:val="left"/>
              <w:rPr>
                <w:rFonts w:ascii="宋体" w:cs="Calibri"/>
                <w:color w:val="000000"/>
                <w:kern w:val="0"/>
                <w:szCs w:val="21"/>
              </w:rPr>
            </w:pPr>
            <w:r w:rsidRPr="00004BFE">
              <w:rPr>
                <w:rFonts w:ascii="宋体" w:hAnsi="宋体" w:cs="Calibri" w:hint="eastAsia"/>
                <w:color w:val="000000"/>
                <w:kern w:val="0"/>
                <w:szCs w:val="21"/>
              </w:rPr>
              <w:t>选择主要教授课程类别，可以复选</w:t>
            </w:r>
          </w:p>
        </w:tc>
      </w:tr>
      <w:tr w:rsidR="0047472C" w:rsidRPr="00004BFE" w:rsidTr="0026204C">
        <w:trPr>
          <w:trHeight w:val="54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472C" w:rsidRPr="00004BFE" w:rsidRDefault="0047472C" w:rsidP="0026204C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004BFE">
              <w:rPr>
                <w:rFonts w:ascii="宋体" w:hAnsi="宋体" w:cs="宋体"/>
                <w:color w:val="000000"/>
                <w:kern w:val="0"/>
                <w:szCs w:val="21"/>
              </w:rPr>
              <w:t>28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7472C" w:rsidRPr="00004BFE" w:rsidRDefault="0047472C" w:rsidP="0026204C">
            <w:pPr>
              <w:widowControl/>
              <w:rPr>
                <w:rFonts w:ascii="宋体" w:cs="宋体"/>
                <w:color w:val="000000"/>
                <w:kern w:val="0"/>
                <w:szCs w:val="21"/>
              </w:rPr>
            </w:pP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现主要从事学科领域★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472C" w:rsidRPr="00004BFE" w:rsidRDefault="0047472C" w:rsidP="0026204C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7472C" w:rsidRPr="00004BFE" w:rsidRDefault="0047472C" w:rsidP="0026204C">
            <w:pPr>
              <w:widowControl/>
              <w:jc w:val="left"/>
              <w:rPr>
                <w:rFonts w:ascii="宋体" w:cs="Calibri"/>
                <w:color w:val="000000"/>
                <w:kern w:val="0"/>
                <w:szCs w:val="21"/>
              </w:rPr>
            </w:pPr>
            <w:r w:rsidRPr="00004BFE">
              <w:rPr>
                <w:rFonts w:ascii="宋体" w:hAnsi="宋体" w:cs="Calibri" w:hint="eastAsia"/>
                <w:color w:val="000000"/>
                <w:kern w:val="0"/>
                <w:szCs w:val="21"/>
              </w:rPr>
              <w:t>是否保留本科专业待定</w:t>
            </w:r>
          </w:p>
          <w:p w:rsidR="0047472C" w:rsidRPr="00004BFE" w:rsidRDefault="0047472C" w:rsidP="0026204C">
            <w:pPr>
              <w:widowControl/>
              <w:jc w:val="left"/>
              <w:rPr>
                <w:rFonts w:ascii="宋体" w:cs="Calibri"/>
                <w:color w:val="000000"/>
                <w:kern w:val="0"/>
                <w:szCs w:val="21"/>
              </w:rPr>
            </w:pPr>
            <w:r w:rsidRPr="00004BFE">
              <w:rPr>
                <w:rFonts w:ascii="宋体" w:hAnsi="宋体" w:cs="Calibri" w:hint="eastAsia"/>
                <w:color w:val="000000"/>
                <w:kern w:val="0"/>
                <w:szCs w:val="21"/>
              </w:rPr>
              <w:t>数据选择范围参见附件《基础代码表基础基础代码表》中的</w:t>
            </w:r>
            <w:r w:rsidRPr="00004BFE">
              <w:rPr>
                <w:rFonts w:ascii="宋体" w:cs="Calibri" w:hint="eastAsia"/>
                <w:color w:val="000000"/>
                <w:kern w:val="0"/>
                <w:szCs w:val="21"/>
              </w:rPr>
              <w:t>“</w:t>
            </w:r>
            <w:r w:rsidRPr="00004BFE">
              <w:rPr>
                <w:rFonts w:ascii="宋体" w:hAnsi="宋体" w:cs="Calibri" w:hint="eastAsia"/>
                <w:color w:val="000000"/>
                <w:kern w:val="0"/>
                <w:szCs w:val="21"/>
              </w:rPr>
              <w:t>学位授予、人才培养学科目录</w:t>
            </w:r>
            <w:r w:rsidRPr="00004BFE">
              <w:rPr>
                <w:rFonts w:ascii="宋体" w:cs="Calibri" w:hint="eastAsia"/>
                <w:color w:val="000000"/>
                <w:kern w:val="0"/>
                <w:szCs w:val="21"/>
              </w:rPr>
              <w:t>”</w:t>
            </w:r>
            <w:r w:rsidRPr="00004BFE">
              <w:rPr>
                <w:rFonts w:ascii="宋体" w:hAnsi="宋体" w:cs="宋体"/>
                <w:color w:val="000000"/>
                <w:kern w:val="0"/>
                <w:szCs w:val="21"/>
              </w:rPr>
              <w:t xml:space="preserve"> </w:t>
            </w: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（</w:t>
            </w:r>
            <w:r w:rsidRPr="00004BFE">
              <w:rPr>
                <w:rFonts w:ascii="宋体" w:hAnsi="宋体" w:cs="宋体"/>
                <w:color w:val="000000"/>
                <w:kern w:val="0"/>
                <w:szCs w:val="21"/>
              </w:rPr>
              <w:t>2011</w:t>
            </w: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年版）</w:t>
            </w:r>
            <w:r w:rsidRPr="00004BFE">
              <w:rPr>
                <w:rFonts w:ascii="宋体" w:hAnsi="宋体" w:cs="Calibri" w:hint="eastAsia"/>
                <w:color w:val="000000"/>
                <w:kern w:val="0"/>
                <w:szCs w:val="21"/>
              </w:rPr>
              <w:t>、“普通高等学校本科专业目录（</w:t>
            </w:r>
            <w:r w:rsidRPr="00004BFE">
              <w:rPr>
                <w:rFonts w:ascii="宋体" w:hAnsi="宋体" w:cs="Calibri"/>
                <w:color w:val="000000"/>
                <w:kern w:val="0"/>
                <w:szCs w:val="21"/>
              </w:rPr>
              <w:t>2012</w:t>
            </w:r>
            <w:r w:rsidRPr="00004BFE">
              <w:rPr>
                <w:rFonts w:ascii="宋体" w:hAnsi="宋体" w:cs="Calibri" w:hint="eastAsia"/>
                <w:color w:val="000000"/>
                <w:kern w:val="0"/>
                <w:szCs w:val="21"/>
              </w:rPr>
              <w:t>版）”及</w:t>
            </w:r>
            <w:r w:rsidRPr="00004BFE">
              <w:rPr>
                <w:rFonts w:ascii="宋体" w:hAnsi="宋体" w:cs="宋体"/>
                <w:color w:val="000000"/>
                <w:kern w:val="0"/>
                <w:szCs w:val="21"/>
              </w:rPr>
              <w:t xml:space="preserve"> </w:t>
            </w: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“普通高等学校高职高专指导性专业目录（试行）”（</w:t>
            </w:r>
            <w:r w:rsidRPr="00004BFE">
              <w:rPr>
                <w:rFonts w:ascii="宋体" w:hAnsi="宋体" w:cs="宋体"/>
                <w:color w:val="000000"/>
                <w:kern w:val="0"/>
                <w:szCs w:val="21"/>
              </w:rPr>
              <w:t>2004</w:t>
            </w: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年版）</w:t>
            </w:r>
            <w:r w:rsidRPr="00004BFE">
              <w:rPr>
                <w:rFonts w:ascii="宋体" w:hAnsi="宋体" w:cs="Calibri" w:hint="eastAsia"/>
                <w:color w:val="000000"/>
                <w:kern w:val="0"/>
                <w:szCs w:val="21"/>
              </w:rPr>
              <w:t>中以</w:t>
            </w:r>
            <w:r w:rsidRPr="00004BFE">
              <w:rPr>
                <w:rFonts w:ascii="宋体" w:hAnsi="宋体" w:cs="Calibri"/>
                <w:color w:val="000000"/>
                <w:kern w:val="0"/>
                <w:szCs w:val="21"/>
              </w:rPr>
              <w:t>4</w:t>
            </w:r>
            <w:r w:rsidRPr="00004BFE">
              <w:rPr>
                <w:rFonts w:ascii="宋体" w:hAnsi="宋体" w:cs="Calibri" w:hint="eastAsia"/>
                <w:color w:val="000000"/>
                <w:kern w:val="0"/>
                <w:szCs w:val="21"/>
              </w:rPr>
              <w:t>位数字作为编号的代码</w:t>
            </w:r>
          </w:p>
        </w:tc>
      </w:tr>
      <w:tr w:rsidR="0047472C" w:rsidRPr="00004BFE" w:rsidTr="0026204C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472C" w:rsidRPr="00004BFE" w:rsidRDefault="0047472C" w:rsidP="0026204C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004BFE">
              <w:rPr>
                <w:rFonts w:ascii="宋体" w:hAnsi="宋体" w:cs="宋体"/>
                <w:color w:val="000000"/>
                <w:kern w:val="0"/>
                <w:szCs w:val="21"/>
              </w:rPr>
              <w:t>29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7472C" w:rsidRPr="00004BFE" w:rsidRDefault="0047472C" w:rsidP="0026204C">
            <w:pPr>
              <w:widowControl/>
              <w:rPr>
                <w:rFonts w:ascii="宋体" w:cs="宋体"/>
                <w:color w:val="000000"/>
                <w:kern w:val="0"/>
                <w:szCs w:val="21"/>
              </w:rPr>
            </w:pP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专家类别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472C" w:rsidRPr="00004BFE" w:rsidRDefault="0047472C" w:rsidP="0026204C">
            <w:pPr>
              <w:rPr>
                <w:rFonts w:ascii="宋体"/>
                <w:color w:val="000000"/>
                <w:szCs w:val="21"/>
              </w:rPr>
            </w:pPr>
            <w:r w:rsidRPr="00004BFE">
              <w:rPr>
                <w:rFonts w:ascii="宋体" w:hAnsi="宋体" w:hint="eastAsia"/>
                <w:color w:val="000000"/>
                <w:szCs w:val="21"/>
              </w:rPr>
              <w:t>□</w:t>
            </w:r>
            <w:r w:rsidRPr="00004BFE">
              <w:rPr>
                <w:rFonts w:ascii="宋体" w:hAnsi="宋体"/>
                <w:color w:val="000000"/>
                <w:szCs w:val="21"/>
              </w:rPr>
              <w:t xml:space="preserve"> 121  </w:t>
            </w:r>
            <w:r w:rsidRPr="00004BFE">
              <w:rPr>
                <w:rFonts w:ascii="宋体" w:hAnsi="宋体" w:hint="eastAsia"/>
                <w:color w:val="000000"/>
                <w:szCs w:val="21"/>
              </w:rPr>
              <w:t>中国科学院院士</w:t>
            </w:r>
          </w:p>
          <w:p w:rsidR="0047472C" w:rsidRPr="00004BFE" w:rsidRDefault="0047472C" w:rsidP="0026204C">
            <w:pPr>
              <w:rPr>
                <w:rFonts w:ascii="宋体"/>
                <w:color w:val="000000"/>
                <w:szCs w:val="21"/>
              </w:rPr>
            </w:pPr>
            <w:r w:rsidRPr="00004BFE">
              <w:rPr>
                <w:rFonts w:ascii="宋体" w:hAnsi="宋体" w:hint="eastAsia"/>
                <w:color w:val="000000"/>
                <w:szCs w:val="21"/>
              </w:rPr>
              <w:t>□</w:t>
            </w:r>
            <w:r w:rsidRPr="00004BFE">
              <w:rPr>
                <w:rFonts w:ascii="宋体" w:hAnsi="宋体"/>
                <w:color w:val="000000"/>
                <w:szCs w:val="21"/>
              </w:rPr>
              <w:t xml:space="preserve"> 122  </w:t>
            </w:r>
            <w:r w:rsidRPr="00004BFE">
              <w:rPr>
                <w:rFonts w:ascii="宋体" w:hAnsi="宋体" w:hint="eastAsia"/>
                <w:color w:val="000000"/>
                <w:szCs w:val="21"/>
              </w:rPr>
              <w:t>中国工程院院士</w:t>
            </w:r>
          </w:p>
          <w:p w:rsidR="0047472C" w:rsidRPr="00004BFE" w:rsidRDefault="0047472C" w:rsidP="0026204C">
            <w:pPr>
              <w:rPr>
                <w:rFonts w:ascii="宋体"/>
                <w:color w:val="000000"/>
                <w:szCs w:val="21"/>
              </w:rPr>
            </w:pPr>
            <w:r w:rsidRPr="00004BFE">
              <w:rPr>
                <w:rFonts w:ascii="宋体" w:hAnsi="宋体" w:hint="eastAsia"/>
                <w:color w:val="000000"/>
                <w:szCs w:val="21"/>
              </w:rPr>
              <w:t>□</w:t>
            </w:r>
            <w:r w:rsidRPr="00004BFE">
              <w:rPr>
                <w:rFonts w:ascii="宋体" w:hAnsi="宋体"/>
                <w:color w:val="000000"/>
                <w:szCs w:val="21"/>
              </w:rPr>
              <w:t xml:space="preserve"> 13   </w:t>
            </w:r>
            <w:r w:rsidRPr="00004BFE">
              <w:rPr>
                <w:rFonts w:ascii="宋体" w:hAnsi="宋体" w:hint="eastAsia"/>
                <w:color w:val="000000"/>
                <w:szCs w:val="21"/>
              </w:rPr>
              <w:t>国家有突出贡献的中青年专家</w:t>
            </w:r>
          </w:p>
          <w:p w:rsidR="0047472C" w:rsidRPr="00004BFE" w:rsidRDefault="0047472C" w:rsidP="0026204C">
            <w:pPr>
              <w:rPr>
                <w:rFonts w:ascii="宋体"/>
                <w:color w:val="000000"/>
                <w:szCs w:val="21"/>
              </w:rPr>
            </w:pPr>
            <w:r w:rsidRPr="00004BFE">
              <w:rPr>
                <w:rFonts w:ascii="宋体" w:hAnsi="宋体" w:hint="eastAsia"/>
                <w:color w:val="000000"/>
                <w:szCs w:val="21"/>
              </w:rPr>
              <w:t>□</w:t>
            </w:r>
            <w:r w:rsidRPr="00004BFE">
              <w:rPr>
                <w:rFonts w:ascii="宋体" w:hAnsi="宋体"/>
                <w:color w:val="000000"/>
                <w:szCs w:val="21"/>
              </w:rPr>
              <w:t xml:space="preserve"> 14   </w:t>
            </w:r>
            <w:r w:rsidRPr="00004BFE">
              <w:rPr>
                <w:rFonts w:ascii="宋体" w:hAnsi="宋体" w:hint="eastAsia"/>
                <w:color w:val="000000"/>
                <w:szCs w:val="21"/>
              </w:rPr>
              <w:t>享受政府特殊津贴专家</w:t>
            </w:r>
          </w:p>
          <w:p w:rsidR="0047472C" w:rsidRPr="00004BFE" w:rsidRDefault="0047472C" w:rsidP="0026204C">
            <w:pPr>
              <w:rPr>
                <w:rFonts w:ascii="宋体"/>
                <w:color w:val="000000"/>
                <w:szCs w:val="21"/>
              </w:rPr>
            </w:pPr>
            <w:r w:rsidRPr="00004BFE">
              <w:rPr>
                <w:rFonts w:ascii="宋体" w:hAnsi="宋体" w:hint="eastAsia"/>
                <w:color w:val="000000"/>
                <w:szCs w:val="21"/>
              </w:rPr>
              <w:t>□</w:t>
            </w:r>
            <w:r w:rsidRPr="00004BFE">
              <w:rPr>
                <w:rFonts w:ascii="宋体" w:hAnsi="宋体"/>
                <w:color w:val="000000"/>
                <w:szCs w:val="21"/>
              </w:rPr>
              <w:t xml:space="preserve"> 15   </w:t>
            </w:r>
            <w:r w:rsidRPr="00004BFE">
              <w:rPr>
                <w:rFonts w:ascii="宋体" w:hAnsi="宋体" w:hint="eastAsia"/>
                <w:color w:val="000000"/>
                <w:szCs w:val="21"/>
              </w:rPr>
              <w:t>百千万人才工程一、二级人选</w:t>
            </w:r>
          </w:p>
          <w:p w:rsidR="0047472C" w:rsidRPr="00004BFE" w:rsidRDefault="0047472C" w:rsidP="0026204C">
            <w:pPr>
              <w:rPr>
                <w:rFonts w:ascii="宋体"/>
                <w:color w:val="000000"/>
                <w:szCs w:val="21"/>
              </w:rPr>
            </w:pPr>
            <w:r w:rsidRPr="00004BFE">
              <w:rPr>
                <w:rFonts w:ascii="宋体" w:hAnsi="宋体" w:hint="eastAsia"/>
                <w:color w:val="000000"/>
                <w:szCs w:val="21"/>
              </w:rPr>
              <w:t>□</w:t>
            </w:r>
            <w:r w:rsidRPr="00004BFE">
              <w:rPr>
                <w:rFonts w:ascii="宋体" w:hAnsi="宋体"/>
                <w:color w:val="000000"/>
                <w:szCs w:val="21"/>
              </w:rPr>
              <w:t xml:space="preserve"> 16   </w:t>
            </w:r>
            <w:r w:rsidRPr="00004BFE">
              <w:rPr>
                <w:rFonts w:ascii="宋体" w:hAnsi="宋体" w:hint="eastAsia"/>
                <w:color w:val="000000"/>
                <w:szCs w:val="21"/>
              </w:rPr>
              <w:t>长江学者奖励计划人选</w:t>
            </w:r>
          </w:p>
          <w:p w:rsidR="0047472C" w:rsidRPr="00004BFE" w:rsidRDefault="0047472C" w:rsidP="0026204C">
            <w:pPr>
              <w:rPr>
                <w:rFonts w:ascii="宋体"/>
                <w:color w:val="000000"/>
                <w:szCs w:val="21"/>
              </w:rPr>
            </w:pPr>
            <w:r w:rsidRPr="00004BFE">
              <w:rPr>
                <w:rFonts w:ascii="宋体" w:hAnsi="宋体" w:hint="eastAsia"/>
                <w:color w:val="000000"/>
                <w:szCs w:val="21"/>
              </w:rPr>
              <w:t>□</w:t>
            </w:r>
            <w:r w:rsidRPr="00004BFE">
              <w:rPr>
                <w:rFonts w:ascii="宋体" w:hAnsi="宋体"/>
                <w:color w:val="000000"/>
                <w:szCs w:val="21"/>
              </w:rPr>
              <w:t xml:space="preserve"> 61   </w:t>
            </w:r>
            <w:r w:rsidRPr="00004BFE">
              <w:rPr>
                <w:rFonts w:ascii="宋体" w:hAnsi="宋体" w:hint="eastAsia"/>
                <w:color w:val="000000"/>
                <w:szCs w:val="21"/>
              </w:rPr>
              <w:t>国家杰出青年科学基金入选者</w:t>
            </w:r>
          </w:p>
          <w:p w:rsidR="0047472C" w:rsidRPr="00004BFE" w:rsidRDefault="0047472C" w:rsidP="0026204C">
            <w:pPr>
              <w:rPr>
                <w:rFonts w:ascii="宋体"/>
                <w:color w:val="000000"/>
                <w:szCs w:val="21"/>
              </w:rPr>
            </w:pPr>
            <w:r w:rsidRPr="00004BFE">
              <w:rPr>
                <w:rFonts w:ascii="宋体" w:hAnsi="宋体" w:hint="eastAsia"/>
                <w:color w:val="000000"/>
                <w:szCs w:val="21"/>
              </w:rPr>
              <w:t>□</w:t>
            </w:r>
            <w:r w:rsidRPr="00004BFE">
              <w:rPr>
                <w:rFonts w:ascii="宋体" w:hAnsi="宋体"/>
                <w:color w:val="000000"/>
                <w:szCs w:val="21"/>
              </w:rPr>
              <w:t xml:space="preserve"> 62   </w:t>
            </w:r>
            <w:r w:rsidRPr="00004BFE">
              <w:rPr>
                <w:rFonts w:ascii="宋体" w:hAnsi="宋体" w:hint="eastAsia"/>
                <w:color w:val="000000"/>
                <w:szCs w:val="21"/>
              </w:rPr>
              <w:t>中组部千人计划入选者</w:t>
            </w:r>
          </w:p>
          <w:p w:rsidR="0047472C" w:rsidRPr="00004BFE" w:rsidRDefault="0047472C" w:rsidP="0047472C">
            <w:pPr>
              <w:ind w:left="31680" w:hangingChars="420" w:firstLine="31680"/>
              <w:rPr>
                <w:rFonts w:ascii="宋体"/>
                <w:color w:val="000000"/>
                <w:szCs w:val="21"/>
              </w:rPr>
            </w:pPr>
            <w:r w:rsidRPr="00004BFE">
              <w:rPr>
                <w:rFonts w:ascii="宋体" w:hAnsi="宋体" w:hint="eastAsia"/>
                <w:color w:val="000000"/>
                <w:szCs w:val="21"/>
              </w:rPr>
              <w:t>□</w:t>
            </w:r>
            <w:r w:rsidRPr="00004BFE">
              <w:rPr>
                <w:rFonts w:ascii="宋体" w:hAnsi="宋体"/>
                <w:color w:val="000000"/>
                <w:szCs w:val="21"/>
              </w:rPr>
              <w:t xml:space="preserve"> 63   </w:t>
            </w:r>
            <w:r w:rsidRPr="00004BFE">
              <w:rPr>
                <w:rFonts w:ascii="宋体" w:hAnsi="宋体" w:hint="eastAsia"/>
                <w:color w:val="000000"/>
                <w:szCs w:val="21"/>
              </w:rPr>
              <w:t>国家高层次人才特殊支持计划入选者</w:t>
            </w:r>
          </w:p>
          <w:p w:rsidR="0047472C" w:rsidRPr="00004BFE" w:rsidRDefault="0047472C" w:rsidP="0026204C">
            <w:pPr>
              <w:rPr>
                <w:rFonts w:ascii="宋体"/>
                <w:color w:val="000000"/>
                <w:szCs w:val="21"/>
              </w:rPr>
            </w:pPr>
            <w:r w:rsidRPr="00004BFE">
              <w:rPr>
                <w:rFonts w:ascii="宋体" w:hAnsi="宋体" w:hint="eastAsia"/>
                <w:color w:val="000000"/>
                <w:szCs w:val="21"/>
              </w:rPr>
              <w:t>□</w:t>
            </w:r>
            <w:r w:rsidRPr="00004BFE">
              <w:rPr>
                <w:rFonts w:ascii="宋体" w:hAnsi="宋体"/>
                <w:color w:val="000000"/>
                <w:szCs w:val="21"/>
              </w:rPr>
              <w:t xml:space="preserve"> 19   </w:t>
            </w:r>
            <w:r w:rsidRPr="00004BFE">
              <w:rPr>
                <w:rFonts w:ascii="宋体" w:hAnsi="宋体" w:hint="eastAsia"/>
                <w:color w:val="000000"/>
                <w:szCs w:val="21"/>
              </w:rPr>
              <w:t>其他国家级高层次专业技术人才</w:t>
            </w:r>
          </w:p>
          <w:p w:rsidR="0047472C" w:rsidRPr="00004BFE" w:rsidRDefault="0047472C" w:rsidP="0026204C">
            <w:pPr>
              <w:rPr>
                <w:rFonts w:ascii="宋体"/>
                <w:color w:val="000000"/>
                <w:szCs w:val="21"/>
              </w:rPr>
            </w:pPr>
            <w:r w:rsidRPr="00004BFE">
              <w:rPr>
                <w:rFonts w:ascii="宋体" w:hAnsi="宋体" w:hint="eastAsia"/>
                <w:color w:val="000000"/>
                <w:szCs w:val="21"/>
              </w:rPr>
              <w:t>□</w:t>
            </w:r>
            <w:r w:rsidRPr="00004BFE">
              <w:rPr>
                <w:rFonts w:ascii="宋体" w:hAnsi="宋体"/>
                <w:color w:val="000000"/>
                <w:szCs w:val="21"/>
              </w:rPr>
              <w:t xml:space="preserve"> 65   </w:t>
            </w:r>
            <w:r w:rsidRPr="00004BFE">
              <w:rPr>
                <w:rFonts w:ascii="宋体" w:hAnsi="宋体" w:hint="eastAsia"/>
                <w:color w:val="000000"/>
                <w:szCs w:val="21"/>
              </w:rPr>
              <w:t>省部级其他专家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472C" w:rsidRPr="00004BFE" w:rsidRDefault="0047472C" w:rsidP="0026204C">
            <w:pPr>
              <w:widowControl/>
              <w:rPr>
                <w:rFonts w:ascii="宋体" w:cs="宋体"/>
                <w:color w:val="000000"/>
                <w:kern w:val="0"/>
                <w:szCs w:val="21"/>
              </w:rPr>
            </w:pP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可复选</w:t>
            </w:r>
          </w:p>
          <w:p w:rsidR="0047472C" w:rsidRPr="00004BFE" w:rsidRDefault="0047472C" w:rsidP="0026204C">
            <w:pPr>
              <w:widowControl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</w:tr>
      <w:tr w:rsidR="0047472C" w:rsidRPr="00004BFE" w:rsidTr="0026204C">
        <w:trPr>
          <w:trHeight w:val="7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472C" w:rsidRPr="00004BFE" w:rsidRDefault="0047472C" w:rsidP="0026204C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004BFE">
              <w:rPr>
                <w:rFonts w:ascii="宋体" w:hAnsi="宋体" w:cs="宋体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7472C" w:rsidRPr="00004BFE" w:rsidRDefault="0047472C" w:rsidP="0026204C">
            <w:pPr>
              <w:widowControl/>
              <w:rPr>
                <w:rFonts w:ascii="宋体" w:cs="宋体"/>
                <w:color w:val="000000"/>
                <w:kern w:val="0"/>
                <w:szCs w:val="21"/>
              </w:rPr>
            </w:pPr>
            <w:r w:rsidRPr="00004BFE">
              <w:rPr>
                <w:rFonts w:ascii="宋体" w:hAnsi="宋体" w:hint="eastAsia"/>
                <w:color w:val="000000"/>
                <w:szCs w:val="21"/>
              </w:rPr>
              <w:t>重要科研教学获奖情况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472C" w:rsidRPr="00004BFE" w:rsidRDefault="0047472C" w:rsidP="0026204C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□</w:t>
            </w:r>
            <w:r w:rsidRPr="00004BFE">
              <w:rPr>
                <w:rFonts w:ascii="宋体" w:hAnsi="宋体" w:cs="宋体"/>
                <w:color w:val="000000"/>
                <w:kern w:val="0"/>
                <w:szCs w:val="21"/>
              </w:rPr>
              <w:t xml:space="preserve"> 2000 </w:t>
            </w: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国家技术发明奖</w:t>
            </w:r>
          </w:p>
          <w:p w:rsidR="0047472C" w:rsidRPr="00004BFE" w:rsidRDefault="0047472C" w:rsidP="0026204C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□</w:t>
            </w:r>
            <w:r w:rsidRPr="00004BFE">
              <w:rPr>
                <w:rFonts w:ascii="宋体" w:hAnsi="宋体" w:cs="宋体"/>
                <w:color w:val="000000"/>
                <w:kern w:val="0"/>
                <w:szCs w:val="21"/>
              </w:rPr>
              <w:t xml:space="preserve"> 2010 </w:t>
            </w: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国家自然科学奖</w:t>
            </w:r>
          </w:p>
          <w:p w:rsidR="0047472C" w:rsidRPr="00004BFE" w:rsidRDefault="0047472C" w:rsidP="0026204C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□</w:t>
            </w:r>
            <w:r w:rsidRPr="00004BFE">
              <w:rPr>
                <w:rFonts w:ascii="宋体" w:hAnsi="宋体" w:cs="宋体"/>
                <w:color w:val="000000"/>
                <w:kern w:val="0"/>
                <w:szCs w:val="21"/>
              </w:rPr>
              <w:t xml:space="preserve"> 2020 </w:t>
            </w: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国家科学技术进步奖</w:t>
            </w:r>
          </w:p>
          <w:p w:rsidR="0047472C" w:rsidRPr="00004BFE" w:rsidRDefault="0047472C" w:rsidP="0026204C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□</w:t>
            </w:r>
            <w:r w:rsidRPr="00004BFE">
              <w:rPr>
                <w:rFonts w:ascii="宋体" w:hAnsi="宋体" w:cs="宋体"/>
                <w:color w:val="000000"/>
                <w:kern w:val="0"/>
                <w:szCs w:val="21"/>
              </w:rPr>
              <w:t xml:space="preserve"> 2040 </w:t>
            </w: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国家最高科学技术奖</w:t>
            </w:r>
          </w:p>
          <w:p w:rsidR="0047472C" w:rsidRPr="00004BFE" w:rsidRDefault="0047472C" w:rsidP="0047472C">
            <w:pPr>
              <w:widowControl/>
              <w:ind w:left="31680" w:hangingChars="420" w:firstLine="31680"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□</w:t>
            </w:r>
            <w:r w:rsidRPr="00004BFE">
              <w:rPr>
                <w:rFonts w:ascii="宋体" w:hAnsi="宋体" w:cs="宋体"/>
                <w:color w:val="000000"/>
                <w:kern w:val="0"/>
                <w:szCs w:val="21"/>
              </w:rPr>
              <w:t xml:space="preserve"> 2050 </w:t>
            </w: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中华人民共和国国际科学技术合作奖</w:t>
            </w:r>
          </w:p>
          <w:p w:rsidR="0047472C" w:rsidRPr="00004BFE" w:rsidRDefault="0047472C" w:rsidP="0026204C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□</w:t>
            </w:r>
            <w:r w:rsidRPr="00004BFE">
              <w:rPr>
                <w:rFonts w:ascii="宋体" w:hAnsi="宋体" w:cs="宋体"/>
                <w:color w:val="000000"/>
                <w:kern w:val="0"/>
                <w:szCs w:val="21"/>
              </w:rPr>
              <w:t xml:space="preserve"> 30   </w:t>
            </w: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国家教学成果奖</w:t>
            </w:r>
          </w:p>
          <w:p w:rsidR="0047472C" w:rsidRPr="00004BFE" w:rsidRDefault="0047472C" w:rsidP="0026204C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□</w:t>
            </w:r>
            <w:r w:rsidRPr="00004BFE">
              <w:rPr>
                <w:rFonts w:ascii="宋体" w:hAnsi="宋体" w:cs="宋体"/>
                <w:color w:val="000000"/>
                <w:kern w:val="0"/>
                <w:szCs w:val="21"/>
              </w:rPr>
              <w:t xml:space="preserve"> 40   </w:t>
            </w: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国家级教学名师奖</w:t>
            </w:r>
          </w:p>
          <w:p w:rsidR="0047472C" w:rsidRPr="00004BFE" w:rsidRDefault="0047472C" w:rsidP="0026204C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□</w:t>
            </w:r>
            <w:r w:rsidRPr="00004BFE">
              <w:rPr>
                <w:rFonts w:ascii="宋体" w:hAnsi="宋体" w:cs="宋体"/>
                <w:color w:val="000000"/>
                <w:kern w:val="0"/>
                <w:szCs w:val="21"/>
              </w:rPr>
              <w:t xml:space="preserve"> 50   </w:t>
            </w: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高等学校科学研究优秀成果奖</w:t>
            </w:r>
          </w:p>
          <w:p w:rsidR="0047472C" w:rsidRPr="00004BFE" w:rsidRDefault="0047472C" w:rsidP="0026204C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□</w:t>
            </w:r>
            <w:r w:rsidRPr="00004BFE">
              <w:rPr>
                <w:rFonts w:ascii="宋体" w:hAnsi="宋体" w:cs="宋体"/>
                <w:color w:val="000000"/>
                <w:kern w:val="0"/>
                <w:szCs w:val="21"/>
              </w:rPr>
              <w:t xml:space="preserve"> 60   </w:t>
            </w: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省部级科学技术奖</w:t>
            </w:r>
          </w:p>
          <w:p w:rsidR="0047472C" w:rsidRPr="00004BFE" w:rsidRDefault="0047472C" w:rsidP="0047472C">
            <w:pPr>
              <w:widowControl/>
              <w:ind w:left="31680" w:hangingChars="420" w:firstLine="31680"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□</w:t>
            </w:r>
            <w:r w:rsidRPr="00004BFE">
              <w:rPr>
                <w:rFonts w:ascii="宋体" w:hAnsi="宋体" w:cs="宋体"/>
                <w:color w:val="000000"/>
                <w:kern w:val="0"/>
                <w:szCs w:val="21"/>
              </w:rPr>
              <w:t xml:space="preserve"> 31   </w:t>
            </w: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省级教学成果奖</w:t>
            </w:r>
          </w:p>
          <w:p w:rsidR="0047472C" w:rsidRPr="00004BFE" w:rsidRDefault="0047472C" w:rsidP="0026204C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□</w:t>
            </w:r>
            <w:r w:rsidRPr="00004BFE">
              <w:rPr>
                <w:rFonts w:ascii="宋体" w:hAnsi="宋体" w:cs="宋体"/>
                <w:color w:val="000000"/>
                <w:kern w:val="0"/>
                <w:szCs w:val="21"/>
              </w:rPr>
              <w:t xml:space="preserve"> 41   </w:t>
            </w: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省级教学名师奖</w:t>
            </w:r>
          </w:p>
          <w:p w:rsidR="0047472C" w:rsidRPr="00004BFE" w:rsidRDefault="0047472C" w:rsidP="0026204C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□</w:t>
            </w:r>
            <w:r w:rsidRPr="00004BFE">
              <w:rPr>
                <w:rFonts w:ascii="宋体" w:hAnsi="宋体" w:cs="宋体"/>
                <w:color w:val="000000"/>
                <w:kern w:val="0"/>
                <w:szCs w:val="21"/>
              </w:rPr>
              <w:t xml:space="preserve"> 90   </w:t>
            </w: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省部级其他奖励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472C" w:rsidRPr="00004BFE" w:rsidRDefault="0047472C" w:rsidP="0026204C">
            <w:pPr>
              <w:widowControl/>
              <w:rPr>
                <w:rFonts w:ascii="宋体" w:cs="宋体"/>
                <w:color w:val="000000"/>
                <w:kern w:val="0"/>
                <w:szCs w:val="21"/>
              </w:rPr>
            </w:pP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可复选</w:t>
            </w:r>
          </w:p>
        </w:tc>
      </w:tr>
      <w:tr w:rsidR="0047472C" w:rsidRPr="00004BFE" w:rsidTr="0026204C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472C" w:rsidRPr="00004BFE" w:rsidRDefault="0047472C" w:rsidP="0026204C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004BFE">
              <w:rPr>
                <w:rFonts w:ascii="宋体" w:hAnsi="宋体" w:cs="宋体"/>
                <w:color w:val="000000"/>
                <w:kern w:val="0"/>
                <w:szCs w:val="21"/>
              </w:rPr>
              <w:t>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7472C" w:rsidRPr="00004BFE" w:rsidRDefault="0047472C" w:rsidP="0026204C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取得海外学位情况★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472C" w:rsidRPr="00004BFE" w:rsidRDefault="0047472C" w:rsidP="0026204C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□</w:t>
            </w:r>
            <w:r w:rsidRPr="00004BFE">
              <w:rPr>
                <w:rFonts w:ascii="宋体" w:hAnsi="宋体" w:cs="宋体"/>
                <w:color w:val="000000"/>
                <w:kern w:val="0"/>
                <w:szCs w:val="21"/>
              </w:rPr>
              <w:t xml:space="preserve"> 1  </w:t>
            </w: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海外学士学位</w:t>
            </w:r>
          </w:p>
          <w:p w:rsidR="0047472C" w:rsidRPr="00004BFE" w:rsidRDefault="0047472C" w:rsidP="0026204C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□</w:t>
            </w:r>
            <w:r w:rsidRPr="00004BFE">
              <w:rPr>
                <w:rFonts w:ascii="宋体" w:hAnsi="宋体" w:cs="宋体"/>
                <w:color w:val="000000"/>
                <w:kern w:val="0"/>
                <w:szCs w:val="21"/>
              </w:rPr>
              <w:t xml:space="preserve"> 2  </w:t>
            </w: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海外硕士学位</w:t>
            </w:r>
          </w:p>
          <w:p w:rsidR="0047472C" w:rsidRPr="00004BFE" w:rsidRDefault="0047472C" w:rsidP="0026204C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□</w:t>
            </w:r>
            <w:r w:rsidRPr="00004BFE">
              <w:rPr>
                <w:rFonts w:ascii="宋体" w:hAnsi="宋体" w:cs="宋体"/>
                <w:color w:val="000000"/>
                <w:kern w:val="0"/>
                <w:szCs w:val="21"/>
              </w:rPr>
              <w:t xml:space="preserve"> 3  </w:t>
            </w: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海外博士学位</w:t>
            </w:r>
          </w:p>
          <w:p w:rsidR="0047472C" w:rsidRPr="00004BFE" w:rsidRDefault="0047472C" w:rsidP="0026204C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□</w:t>
            </w:r>
            <w:r w:rsidRPr="00004BFE">
              <w:rPr>
                <w:rFonts w:ascii="宋体" w:hAnsi="宋体" w:cs="宋体"/>
                <w:color w:val="000000"/>
                <w:kern w:val="0"/>
                <w:szCs w:val="21"/>
              </w:rPr>
              <w:t xml:space="preserve"> 0  </w:t>
            </w: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472C" w:rsidRPr="00004BFE" w:rsidRDefault="0047472C" w:rsidP="0026204C">
            <w:pPr>
              <w:widowControl/>
              <w:jc w:val="left"/>
              <w:rPr>
                <w:rFonts w:ascii="宋体" w:cs="Calibri"/>
                <w:color w:val="000000"/>
                <w:kern w:val="0"/>
                <w:szCs w:val="21"/>
              </w:rPr>
            </w:pPr>
            <w:r w:rsidRPr="00004BFE">
              <w:rPr>
                <w:rFonts w:ascii="宋体" w:hAnsi="宋体" w:cs="Calibri" w:hint="eastAsia"/>
                <w:color w:val="000000"/>
                <w:kern w:val="0"/>
                <w:szCs w:val="21"/>
              </w:rPr>
              <w:t>可复选</w:t>
            </w:r>
          </w:p>
          <w:p w:rsidR="0047472C" w:rsidRPr="00004BFE" w:rsidRDefault="0047472C" w:rsidP="0026204C">
            <w:pPr>
              <w:widowControl/>
              <w:jc w:val="left"/>
              <w:rPr>
                <w:rFonts w:ascii="宋体" w:cs="Calibri"/>
                <w:color w:val="000000"/>
                <w:kern w:val="0"/>
                <w:szCs w:val="21"/>
              </w:rPr>
            </w:pPr>
          </w:p>
        </w:tc>
      </w:tr>
      <w:tr w:rsidR="0047472C" w:rsidRPr="00004BFE" w:rsidTr="0026204C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472C" w:rsidRPr="00004BFE" w:rsidRDefault="0047472C" w:rsidP="0026204C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004BFE">
              <w:rPr>
                <w:rFonts w:ascii="宋体" w:hAnsi="宋体" w:cs="宋体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7472C" w:rsidRPr="00004BFE" w:rsidRDefault="0047472C" w:rsidP="0026204C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海外研修经历★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472C" w:rsidRPr="00004BFE" w:rsidRDefault="0047472C" w:rsidP="0026204C">
            <w:pPr>
              <w:widowControl/>
              <w:ind w:right="420"/>
              <w:rPr>
                <w:rFonts w:ascii="宋体" w:cs="宋体"/>
                <w:color w:val="000000"/>
                <w:kern w:val="0"/>
                <w:szCs w:val="21"/>
              </w:rPr>
            </w:pP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□</w:t>
            </w:r>
            <w:r w:rsidRPr="00004BFE">
              <w:rPr>
                <w:rFonts w:ascii="宋体" w:hAnsi="宋体" w:cs="宋体"/>
                <w:color w:val="000000"/>
                <w:kern w:val="0"/>
                <w:szCs w:val="21"/>
              </w:rPr>
              <w:t xml:space="preserve"> 1  6</w:t>
            </w: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个月以下</w:t>
            </w:r>
          </w:p>
          <w:p w:rsidR="0047472C" w:rsidRPr="00004BFE" w:rsidRDefault="0047472C" w:rsidP="0026204C">
            <w:pPr>
              <w:widowControl/>
              <w:ind w:right="420"/>
              <w:rPr>
                <w:rFonts w:ascii="宋体" w:cs="宋体"/>
                <w:color w:val="000000"/>
                <w:kern w:val="0"/>
                <w:szCs w:val="21"/>
              </w:rPr>
            </w:pP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□</w:t>
            </w:r>
            <w:r w:rsidRPr="00004BFE">
              <w:rPr>
                <w:rFonts w:ascii="宋体" w:hAnsi="宋体" w:cs="宋体"/>
                <w:color w:val="000000"/>
                <w:kern w:val="0"/>
                <w:szCs w:val="21"/>
              </w:rPr>
              <w:t xml:space="preserve"> 2  6</w:t>
            </w: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个月</w:t>
            </w:r>
            <w:r w:rsidRPr="00004BFE">
              <w:rPr>
                <w:rFonts w:ascii="宋体" w:hAnsi="宋体" w:cs="宋体"/>
                <w:color w:val="000000"/>
                <w:kern w:val="0"/>
                <w:szCs w:val="21"/>
              </w:rPr>
              <w:t xml:space="preserve"> </w:t>
            </w: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到</w:t>
            </w:r>
            <w:r w:rsidRPr="00004BFE"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年（含</w:t>
            </w:r>
            <w:r w:rsidRPr="00004BFE">
              <w:rPr>
                <w:rFonts w:ascii="宋体" w:hAnsi="宋体" w:cs="宋体"/>
                <w:color w:val="000000"/>
                <w:kern w:val="0"/>
                <w:szCs w:val="21"/>
              </w:rPr>
              <w:t>6</w:t>
            </w: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个月）</w:t>
            </w:r>
          </w:p>
          <w:p w:rsidR="0047472C" w:rsidRPr="00004BFE" w:rsidRDefault="0047472C" w:rsidP="0026204C">
            <w:pPr>
              <w:widowControl/>
              <w:ind w:right="420"/>
              <w:rPr>
                <w:rFonts w:ascii="宋体" w:cs="宋体"/>
                <w:color w:val="000000"/>
                <w:kern w:val="0"/>
                <w:szCs w:val="21"/>
              </w:rPr>
            </w:pP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□</w:t>
            </w:r>
            <w:r w:rsidRPr="00004BFE">
              <w:rPr>
                <w:rFonts w:ascii="宋体" w:hAnsi="宋体" w:cs="宋体"/>
                <w:color w:val="000000"/>
                <w:kern w:val="0"/>
                <w:szCs w:val="21"/>
              </w:rPr>
              <w:t xml:space="preserve"> 3  1</w:t>
            </w: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到</w:t>
            </w:r>
            <w:r w:rsidRPr="00004BFE"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年（含</w:t>
            </w:r>
            <w:r w:rsidRPr="00004BFE"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年）</w:t>
            </w:r>
          </w:p>
          <w:p w:rsidR="0047472C" w:rsidRPr="00004BFE" w:rsidRDefault="0047472C" w:rsidP="0026204C">
            <w:pPr>
              <w:widowControl/>
              <w:ind w:right="420"/>
              <w:rPr>
                <w:rFonts w:ascii="宋体" w:cs="宋体"/>
                <w:color w:val="000000"/>
                <w:kern w:val="0"/>
                <w:szCs w:val="21"/>
              </w:rPr>
            </w:pP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□</w:t>
            </w:r>
            <w:r w:rsidRPr="00004BFE">
              <w:rPr>
                <w:rFonts w:ascii="宋体" w:hAnsi="宋体" w:cs="宋体"/>
                <w:color w:val="000000"/>
                <w:kern w:val="0"/>
                <w:szCs w:val="21"/>
              </w:rPr>
              <w:t xml:space="preserve"> 4  3</w:t>
            </w: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年及以上</w:t>
            </w:r>
          </w:p>
          <w:p w:rsidR="0047472C" w:rsidRPr="00004BFE" w:rsidRDefault="0047472C" w:rsidP="0026204C">
            <w:pPr>
              <w:widowControl/>
              <w:ind w:right="420"/>
              <w:rPr>
                <w:rFonts w:ascii="宋体" w:cs="宋体"/>
                <w:color w:val="000000"/>
                <w:kern w:val="0"/>
                <w:szCs w:val="21"/>
              </w:rPr>
            </w:pP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□</w:t>
            </w:r>
            <w:r w:rsidRPr="00004BFE">
              <w:rPr>
                <w:rFonts w:ascii="宋体" w:hAnsi="宋体" w:cs="宋体"/>
                <w:color w:val="000000"/>
                <w:kern w:val="0"/>
                <w:szCs w:val="21"/>
              </w:rPr>
              <w:t xml:space="preserve"> </w:t>
            </w:r>
            <w:r w:rsidRPr="00004BFE">
              <w:rPr>
                <w:rFonts w:ascii="宋体" w:cs="宋体"/>
                <w:color w:val="000000"/>
                <w:kern w:val="0"/>
                <w:szCs w:val="21"/>
              </w:rPr>
              <w:t>0</w:t>
            </w:r>
            <w:r w:rsidRPr="00004BFE">
              <w:rPr>
                <w:rFonts w:ascii="宋体" w:hAnsi="宋体" w:cs="宋体"/>
                <w:color w:val="000000"/>
                <w:kern w:val="0"/>
                <w:szCs w:val="21"/>
              </w:rPr>
              <w:t xml:space="preserve">  </w:t>
            </w: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472C" w:rsidRPr="00004BFE" w:rsidRDefault="0047472C" w:rsidP="0026204C">
            <w:pPr>
              <w:widowControl/>
              <w:jc w:val="left"/>
              <w:rPr>
                <w:rFonts w:ascii="宋体" w:hAnsi="宋体" w:cs="Calibri"/>
                <w:color w:val="000000"/>
                <w:kern w:val="0"/>
                <w:szCs w:val="21"/>
              </w:rPr>
            </w:pPr>
            <w:r w:rsidRPr="00004BFE">
              <w:rPr>
                <w:rFonts w:ascii="宋体" w:hAnsi="宋体" w:cs="Calibri"/>
                <w:color w:val="000000"/>
                <w:kern w:val="0"/>
                <w:szCs w:val="21"/>
              </w:rPr>
              <w:t>G</w:t>
            </w:r>
          </w:p>
          <w:p w:rsidR="0047472C" w:rsidRPr="00004BFE" w:rsidRDefault="0047472C" w:rsidP="0026204C">
            <w:pPr>
              <w:widowControl/>
              <w:jc w:val="left"/>
              <w:rPr>
                <w:rFonts w:ascii="宋体" w:cs="Calibri"/>
                <w:color w:val="000000"/>
                <w:kern w:val="0"/>
                <w:szCs w:val="21"/>
              </w:rPr>
            </w:pPr>
          </w:p>
        </w:tc>
      </w:tr>
      <w:tr w:rsidR="0047472C" w:rsidRPr="00004BFE" w:rsidTr="0026204C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472C" w:rsidRPr="00004BFE" w:rsidRDefault="0047472C" w:rsidP="0026204C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004BFE">
              <w:rPr>
                <w:rFonts w:ascii="宋体" w:hAnsi="宋体" w:cs="宋体"/>
                <w:color w:val="000000"/>
                <w:kern w:val="0"/>
                <w:szCs w:val="21"/>
              </w:rPr>
              <w:t>33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7472C" w:rsidRPr="00004BFE" w:rsidRDefault="0047472C" w:rsidP="0026204C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学缘结构★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472C" w:rsidRPr="00004BFE" w:rsidRDefault="0047472C" w:rsidP="0026204C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□</w:t>
            </w:r>
            <w:r w:rsidRPr="00004BFE">
              <w:rPr>
                <w:rFonts w:ascii="宋体" w:hAnsi="宋体" w:cs="宋体"/>
                <w:color w:val="000000"/>
                <w:kern w:val="0"/>
                <w:szCs w:val="21"/>
              </w:rPr>
              <w:t xml:space="preserve"> 1 </w:t>
            </w: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本院校</w:t>
            </w:r>
            <w:r w:rsidRPr="00004BFE">
              <w:rPr>
                <w:rFonts w:ascii="宋体" w:hAnsi="宋体" w:cs="宋体"/>
                <w:color w:val="000000"/>
                <w:kern w:val="0"/>
                <w:szCs w:val="21"/>
              </w:rPr>
              <w:t>/</w:t>
            </w: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机构取得本科学历或学士学位</w:t>
            </w:r>
          </w:p>
          <w:p w:rsidR="0047472C" w:rsidRPr="00004BFE" w:rsidRDefault="0047472C" w:rsidP="0026204C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□</w:t>
            </w:r>
            <w:r w:rsidRPr="00004BFE">
              <w:rPr>
                <w:rFonts w:ascii="宋体" w:hAnsi="宋体" w:cs="宋体"/>
                <w:color w:val="000000"/>
                <w:kern w:val="0"/>
                <w:szCs w:val="21"/>
              </w:rPr>
              <w:t xml:space="preserve"> 2 </w:t>
            </w: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本院校</w:t>
            </w:r>
            <w:r w:rsidRPr="00004BFE">
              <w:rPr>
                <w:rFonts w:ascii="宋体" w:hAnsi="宋体" w:cs="宋体"/>
                <w:color w:val="000000"/>
                <w:kern w:val="0"/>
                <w:szCs w:val="21"/>
              </w:rPr>
              <w:t>/</w:t>
            </w: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机构取得研究生学历或硕士学位</w:t>
            </w:r>
          </w:p>
          <w:p w:rsidR="0047472C" w:rsidRPr="00004BFE" w:rsidRDefault="0047472C" w:rsidP="0026204C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□</w:t>
            </w:r>
            <w:r w:rsidRPr="00004BFE">
              <w:rPr>
                <w:rFonts w:ascii="宋体" w:hAnsi="宋体" w:cs="宋体"/>
                <w:color w:val="000000"/>
                <w:kern w:val="0"/>
                <w:szCs w:val="21"/>
              </w:rPr>
              <w:t xml:space="preserve"> 3 </w:t>
            </w: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本院校</w:t>
            </w:r>
            <w:r w:rsidRPr="00004BFE">
              <w:rPr>
                <w:rFonts w:ascii="宋体" w:hAnsi="宋体" w:cs="宋体"/>
                <w:color w:val="000000"/>
                <w:kern w:val="0"/>
                <w:szCs w:val="21"/>
              </w:rPr>
              <w:t>/</w:t>
            </w: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机构取得研究生学</w:t>
            </w:r>
            <w:smartTag w:uri="urn:schemas-microsoft-com:office:smarttags" w:element="PersonName">
              <w:smartTagPr>
                <w:attr w:name="ProductID" w:val="历或"/>
              </w:smartTagPr>
              <w:r w:rsidRPr="00004BFE">
                <w:rPr>
                  <w:rFonts w:ascii="宋体" w:hAnsi="宋体" w:cs="宋体" w:hint="eastAsia"/>
                  <w:color w:val="000000"/>
                  <w:kern w:val="0"/>
                  <w:szCs w:val="21"/>
                </w:rPr>
                <w:t>历或</w:t>
              </w:r>
            </w:smartTag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博士学位</w:t>
            </w:r>
          </w:p>
          <w:p w:rsidR="0047472C" w:rsidRPr="00004BFE" w:rsidRDefault="0047472C" w:rsidP="0026204C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□</w:t>
            </w:r>
            <w:r w:rsidRPr="00004BFE">
              <w:rPr>
                <w:rFonts w:ascii="宋体" w:hAnsi="宋体" w:cs="宋体"/>
                <w:color w:val="000000"/>
                <w:kern w:val="0"/>
                <w:szCs w:val="21"/>
              </w:rPr>
              <w:t xml:space="preserve"> 4 </w:t>
            </w: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未在本院校</w:t>
            </w:r>
            <w:r w:rsidRPr="00004BFE">
              <w:rPr>
                <w:rFonts w:ascii="宋体" w:hAnsi="宋体" w:cs="宋体"/>
                <w:color w:val="000000"/>
                <w:kern w:val="0"/>
                <w:szCs w:val="21"/>
              </w:rPr>
              <w:t>/</w:t>
            </w: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机构取得学历或学位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472C" w:rsidRPr="00004BFE" w:rsidRDefault="0047472C" w:rsidP="0026204C">
            <w:pPr>
              <w:widowControl/>
              <w:jc w:val="left"/>
              <w:rPr>
                <w:rFonts w:ascii="宋体" w:cs="Calibri"/>
                <w:color w:val="000000"/>
                <w:kern w:val="0"/>
                <w:szCs w:val="21"/>
              </w:rPr>
            </w:pPr>
          </w:p>
          <w:p w:rsidR="0047472C" w:rsidRPr="00004BFE" w:rsidRDefault="0047472C" w:rsidP="0026204C">
            <w:pPr>
              <w:widowControl/>
              <w:jc w:val="left"/>
              <w:rPr>
                <w:rFonts w:ascii="宋体" w:cs="Calibri"/>
                <w:color w:val="000000"/>
                <w:kern w:val="0"/>
                <w:szCs w:val="21"/>
              </w:rPr>
            </w:pPr>
            <w:r w:rsidRPr="00004BFE">
              <w:rPr>
                <w:rFonts w:ascii="宋体" w:hAnsi="宋体" w:cs="Calibri" w:hint="eastAsia"/>
                <w:color w:val="000000"/>
                <w:kern w:val="0"/>
                <w:szCs w:val="21"/>
              </w:rPr>
              <w:t>可复选</w:t>
            </w:r>
          </w:p>
          <w:p w:rsidR="0047472C" w:rsidRPr="00004BFE" w:rsidRDefault="0047472C" w:rsidP="0026204C">
            <w:pPr>
              <w:widowControl/>
              <w:jc w:val="left"/>
              <w:rPr>
                <w:rFonts w:ascii="宋体" w:cs="Calibri"/>
                <w:color w:val="000000"/>
                <w:kern w:val="0"/>
                <w:szCs w:val="21"/>
              </w:rPr>
            </w:pPr>
          </w:p>
        </w:tc>
      </w:tr>
      <w:tr w:rsidR="0047472C" w:rsidRPr="00004BFE" w:rsidTr="0026204C">
        <w:trPr>
          <w:trHeight w:val="1173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472C" w:rsidRPr="00004BFE" w:rsidRDefault="0047472C" w:rsidP="0026204C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004BFE">
              <w:rPr>
                <w:rFonts w:ascii="宋体" w:hAnsi="宋体"/>
                <w:color w:val="000000"/>
                <w:kern w:val="0"/>
                <w:szCs w:val="21"/>
              </w:rPr>
              <w:t>34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7472C" w:rsidRPr="00004BFE" w:rsidRDefault="0047472C" w:rsidP="0026204C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是否双师★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472C" w:rsidRPr="00004BFE" w:rsidRDefault="0047472C" w:rsidP="0026204C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□</w:t>
            </w:r>
            <w:r w:rsidRPr="00004BFE">
              <w:rPr>
                <w:rFonts w:ascii="宋体" w:hAnsi="宋体" w:cs="宋体"/>
                <w:color w:val="000000"/>
                <w:kern w:val="0"/>
                <w:szCs w:val="21"/>
              </w:rPr>
              <w:t xml:space="preserve"> 1  </w:t>
            </w: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是</w:t>
            </w:r>
          </w:p>
          <w:p w:rsidR="0047472C" w:rsidRPr="00004BFE" w:rsidRDefault="0047472C" w:rsidP="0026204C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□</w:t>
            </w:r>
            <w:r w:rsidRPr="00004BFE">
              <w:rPr>
                <w:rFonts w:ascii="宋体" w:hAnsi="宋体" w:cs="宋体"/>
                <w:color w:val="000000"/>
                <w:kern w:val="0"/>
                <w:szCs w:val="21"/>
              </w:rPr>
              <w:t xml:space="preserve"> 0  </w:t>
            </w: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否　　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472C" w:rsidRPr="00004BFE" w:rsidRDefault="0047472C" w:rsidP="0026204C">
            <w:pPr>
              <w:spacing w:line="300" w:lineRule="exact"/>
              <w:rPr>
                <w:rFonts w:ascii="宋体"/>
                <w:color w:val="000000"/>
                <w:kern w:val="0"/>
                <w:szCs w:val="21"/>
              </w:rPr>
            </w:pPr>
          </w:p>
        </w:tc>
      </w:tr>
      <w:tr w:rsidR="0047472C" w:rsidRPr="00004BFE" w:rsidTr="0026204C">
        <w:trPr>
          <w:trHeight w:val="30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472C" w:rsidRPr="00004BFE" w:rsidRDefault="0047472C" w:rsidP="0026204C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004BFE">
              <w:rPr>
                <w:rFonts w:ascii="宋体" w:hAnsi="宋体"/>
                <w:color w:val="000000"/>
                <w:kern w:val="0"/>
                <w:szCs w:val="21"/>
              </w:rPr>
              <w:t>35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7472C" w:rsidRPr="00004BFE" w:rsidRDefault="0047472C" w:rsidP="0026204C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 w:rsidRPr="00004BFE">
              <w:rPr>
                <w:rFonts w:ascii="宋体" w:hAnsi="宋体" w:hint="eastAsia"/>
                <w:color w:val="000000"/>
                <w:kern w:val="0"/>
                <w:szCs w:val="21"/>
              </w:rPr>
              <w:t>高职院校专任教师取得的其他职业资格证书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472C" w:rsidRPr="00004BFE" w:rsidRDefault="0047472C" w:rsidP="0026204C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472C" w:rsidRPr="00004BFE" w:rsidRDefault="0047472C" w:rsidP="0026204C">
            <w:pPr>
              <w:spacing w:line="300" w:lineRule="exact"/>
              <w:rPr>
                <w:rFonts w:ascii="宋体"/>
                <w:color w:val="000000"/>
                <w:kern w:val="0"/>
                <w:szCs w:val="21"/>
              </w:rPr>
            </w:pPr>
            <w:r w:rsidRPr="00004BFE">
              <w:rPr>
                <w:rFonts w:ascii="宋体" w:hAnsi="宋体" w:hint="eastAsia"/>
                <w:color w:val="000000"/>
                <w:kern w:val="0"/>
                <w:szCs w:val="21"/>
              </w:rPr>
              <w:t>高职院校专任教师填写此项；填写其他职业资格证书名称，如人力资源管理师、物流师等，无则不填。</w:t>
            </w:r>
          </w:p>
        </w:tc>
      </w:tr>
      <w:tr w:rsidR="0047472C" w:rsidRPr="00004BFE" w:rsidTr="0026204C">
        <w:trPr>
          <w:trHeight w:val="30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472C" w:rsidRPr="00004BFE" w:rsidRDefault="0047472C" w:rsidP="0026204C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004BFE">
              <w:rPr>
                <w:rFonts w:ascii="宋体" w:hAnsi="宋体"/>
                <w:color w:val="000000"/>
                <w:kern w:val="0"/>
                <w:szCs w:val="21"/>
              </w:rPr>
              <w:t>36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7472C" w:rsidRPr="00004BFE" w:rsidRDefault="0047472C" w:rsidP="0026204C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 w:rsidRPr="00004BFE">
              <w:rPr>
                <w:rFonts w:ascii="宋体" w:hAnsi="宋体" w:hint="eastAsia"/>
                <w:color w:val="000000"/>
                <w:kern w:val="0"/>
                <w:szCs w:val="21"/>
              </w:rPr>
              <w:t>高职院校专任教师取得的其他职业资格证书等级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472C" w:rsidRPr="00004BFE" w:rsidRDefault="0047472C" w:rsidP="0026204C">
            <w:pPr>
              <w:spacing w:line="300" w:lineRule="exact"/>
              <w:rPr>
                <w:rFonts w:ascii="宋体"/>
                <w:color w:val="000000"/>
                <w:kern w:val="0"/>
                <w:szCs w:val="21"/>
              </w:rPr>
            </w:pPr>
            <w:r w:rsidRPr="00004BFE">
              <w:rPr>
                <w:rFonts w:ascii="宋体" w:hAnsi="宋体" w:hint="eastAsia"/>
                <w:color w:val="000000"/>
                <w:kern w:val="0"/>
                <w:szCs w:val="21"/>
              </w:rPr>
              <w:t>□</w:t>
            </w:r>
            <w:r w:rsidRPr="00004BFE">
              <w:rPr>
                <w:rFonts w:ascii="宋体" w:hAnsi="宋体"/>
                <w:color w:val="000000"/>
                <w:kern w:val="0"/>
                <w:szCs w:val="21"/>
              </w:rPr>
              <w:t xml:space="preserve"> 1  </w:t>
            </w:r>
            <w:r w:rsidRPr="00004BFE">
              <w:rPr>
                <w:rFonts w:ascii="宋体" w:hAnsi="宋体" w:hint="eastAsia"/>
                <w:color w:val="000000"/>
                <w:kern w:val="0"/>
                <w:szCs w:val="21"/>
              </w:rPr>
              <w:t>初级</w:t>
            </w:r>
          </w:p>
          <w:p w:rsidR="0047472C" w:rsidRPr="00004BFE" w:rsidRDefault="0047472C" w:rsidP="0026204C">
            <w:pPr>
              <w:spacing w:line="300" w:lineRule="exact"/>
              <w:rPr>
                <w:rFonts w:ascii="宋体"/>
                <w:color w:val="000000"/>
                <w:kern w:val="0"/>
                <w:szCs w:val="21"/>
              </w:rPr>
            </w:pPr>
            <w:r w:rsidRPr="00004BFE">
              <w:rPr>
                <w:rFonts w:ascii="宋体" w:hAnsi="宋体" w:hint="eastAsia"/>
                <w:color w:val="000000"/>
                <w:kern w:val="0"/>
                <w:szCs w:val="21"/>
              </w:rPr>
              <w:t>□</w:t>
            </w:r>
            <w:r w:rsidRPr="00004BFE">
              <w:rPr>
                <w:rFonts w:ascii="宋体" w:hAnsi="宋体"/>
                <w:color w:val="000000"/>
                <w:kern w:val="0"/>
                <w:szCs w:val="21"/>
              </w:rPr>
              <w:t xml:space="preserve"> 2  </w:t>
            </w:r>
            <w:r w:rsidRPr="00004BFE">
              <w:rPr>
                <w:rFonts w:ascii="宋体" w:hAnsi="宋体" w:hint="eastAsia"/>
                <w:color w:val="000000"/>
                <w:kern w:val="0"/>
                <w:szCs w:val="21"/>
              </w:rPr>
              <w:t>中级</w:t>
            </w:r>
          </w:p>
          <w:p w:rsidR="0047472C" w:rsidRPr="00004BFE" w:rsidRDefault="0047472C" w:rsidP="0026204C">
            <w:pPr>
              <w:spacing w:line="300" w:lineRule="exact"/>
              <w:rPr>
                <w:rFonts w:ascii="宋体"/>
                <w:color w:val="000000"/>
                <w:kern w:val="0"/>
                <w:szCs w:val="21"/>
              </w:rPr>
            </w:pPr>
            <w:r w:rsidRPr="00004BFE">
              <w:rPr>
                <w:rFonts w:ascii="宋体" w:hAnsi="宋体" w:hint="eastAsia"/>
                <w:color w:val="000000"/>
                <w:kern w:val="0"/>
                <w:szCs w:val="21"/>
              </w:rPr>
              <w:t>□</w:t>
            </w:r>
            <w:r w:rsidRPr="00004BFE">
              <w:rPr>
                <w:rFonts w:ascii="宋体" w:hAnsi="宋体"/>
                <w:color w:val="000000"/>
                <w:kern w:val="0"/>
                <w:szCs w:val="21"/>
              </w:rPr>
              <w:t xml:space="preserve"> 3  </w:t>
            </w:r>
            <w:r w:rsidRPr="00004BFE">
              <w:rPr>
                <w:rFonts w:ascii="宋体" w:hAnsi="宋体" w:hint="eastAsia"/>
                <w:color w:val="000000"/>
                <w:kern w:val="0"/>
                <w:szCs w:val="21"/>
              </w:rPr>
              <w:t>高级</w:t>
            </w:r>
          </w:p>
          <w:p w:rsidR="0047472C" w:rsidRPr="00004BFE" w:rsidRDefault="0047472C" w:rsidP="0026204C">
            <w:pPr>
              <w:spacing w:line="300" w:lineRule="exact"/>
              <w:rPr>
                <w:rFonts w:ascii="宋体"/>
                <w:color w:val="000000"/>
                <w:kern w:val="0"/>
                <w:szCs w:val="21"/>
              </w:rPr>
            </w:pPr>
            <w:r w:rsidRPr="00004BFE">
              <w:rPr>
                <w:rFonts w:ascii="宋体" w:hAnsi="宋体" w:hint="eastAsia"/>
                <w:color w:val="000000"/>
                <w:kern w:val="0"/>
                <w:szCs w:val="21"/>
              </w:rPr>
              <w:t>□</w:t>
            </w:r>
            <w:r w:rsidRPr="00004BFE">
              <w:rPr>
                <w:rFonts w:ascii="宋体" w:hAnsi="宋体"/>
                <w:color w:val="000000"/>
                <w:kern w:val="0"/>
                <w:szCs w:val="21"/>
              </w:rPr>
              <w:t xml:space="preserve"> 4  </w:t>
            </w:r>
            <w:r w:rsidRPr="00004BFE">
              <w:rPr>
                <w:rFonts w:ascii="宋体" w:hAnsi="宋体" w:hint="eastAsia"/>
                <w:color w:val="000000"/>
                <w:kern w:val="0"/>
                <w:szCs w:val="21"/>
              </w:rPr>
              <w:t>技师</w:t>
            </w:r>
          </w:p>
          <w:p w:rsidR="0047472C" w:rsidRPr="00004BFE" w:rsidRDefault="0047472C" w:rsidP="0026204C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 w:rsidRPr="00004BFE">
              <w:rPr>
                <w:rFonts w:ascii="宋体" w:hAnsi="宋体" w:hint="eastAsia"/>
                <w:color w:val="000000"/>
                <w:kern w:val="0"/>
                <w:szCs w:val="21"/>
              </w:rPr>
              <w:t>□</w:t>
            </w:r>
            <w:r w:rsidRPr="00004BFE">
              <w:rPr>
                <w:rFonts w:ascii="宋体" w:hAnsi="宋体"/>
                <w:color w:val="000000"/>
                <w:kern w:val="0"/>
                <w:szCs w:val="21"/>
              </w:rPr>
              <w:t xml:space="preserve"> 5  </w:t>
            </w:r>
            <w:r w:rsidRPr="00004BFE">
              <w:rPr>
                <w:rFonts w:ascii="宋体" w:hAnsi="宋体" w:hint="eastAsia"/>
                <w:color w:val="000000"/>
                <w:kern w:val="0"/>
                <w:szCs w:val="21"/>
              </w:rPr>
              <w:t>高级技师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472C" w:rsidRPr="00004BFE" w:rsidRDefault="0047472C" w:rsidP="0026204C">
            <w:pPr>
              <w:spacing w:line="300" w:lineRule="exact"/>
              <w:rPr>
                <w:rFonts w:ascii="宋体"/>
                <w:color w:val="000000"/>
                <w:kern w:val="0"/>
                <w:szCs w:val="21"/>
              </w:rPr>
            </w:pPr>
            <w:r w:rsidRPr="00004BFE">
              <w:rPr>
                <w:rFonts w:ascii="宋体" w:hAnsi="宋体" w:hint="eastAsia"/>
                <w:color w:val="000000"/>
                <w:kern w:val="0"/>
                <w:szCs w:val="21"/>
              </w:rPr>
              <w:t>高职院校专任教师填写此项；取得的其他职业资格证书的教师选择对应等级。</w:t>
            </w:r>
          </w:p>
          <w:p w:rsidR="0047472C" w:rsidRPr="00004BFE" w:rsidRDefault="0047472C" w:rsidP="0026204C">
            <w:pPr>
              <w:spacing w:line="300" w:lineRule="exact"/>
              <w:rPr>
                <w:rFonts w:ascii="宋体"/>
                <w:color w:val="000000"/>
                <w:kern w:val="0"/>
                <w:szCs w:val="21"/>
              </w:rPr>
            </w:pPr>
            <w:r w:rsidRPr="00004BFE">
              <w:rPr>
                <w:rFonts w:ascii="宋体" w:hAnsi="宋体" w:hint="eastAsia"/>
                <w:color w:val="000000"/>
                <w:kern w:val="0"/>
                <w:szCs w:val="21"/>
              </w:rPr>
              <w:t>【高职院校专任教师取得的其他职业资格证书】不为空，此项为必填项</w:t>
            </w:r>
          </w:p>
        </w:tc>
      </w:tr>
      <w:tr w:rsidR="0047472C" w:rsidRPr="00004BFE" w:rsidTr="0026204C">
        <w:trPr>
          <w:trHeight w:val="30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472C" w:rsidRPr="00004BFE" w:rsidRDefault="0047472C" w:rsidP="0026204C">
            <w:pPr>
              <w:widowControl/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 w:rsidRPr="00004BFE">
              <w:rPr>
                <w:rFonts w:ascii="宋体" w:hAnsi="宋体"/>
                <w:color w:val="000000"/>
                <w:kern w:val="0"/>
                <w:szCs w:val="21"/>
              </w:rPr>
              <w:t>37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7472C" w:rsidRPr="00004BFE" w:rsidRDefault="0047472C" w:rsidP="0026204C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 w:rsidRPr="00004BFE">
              <w:rPr>
                <w:rFonts w:ascii="宋体" w:hAnsi="宋体" w:hint="eastAsia"/>
                <w:color w:val="000000"/>
                <w:kern w:val="0"/>
                <w:szCs w:val="21"/>
              </w:rPr>
              <w:t>高职院校专任教师在</w:t>
            </w: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企业工作（实践）时长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472C" w:rsidRPr="00004BFE" w:rsidRDefault="0047472C" w:rsidP="0026204C">
            <w:pPr>
              <w:widowControl/>
              <w:ind w:right="420"/>
              <w:rPr>
                <w:rFonts w:ascii="宋体" w:cs="宋体"/>
                <w:color w:val="000000"/>
                <w:kern w:val="0"/>
                <w:szCs w:val="21"/>
              </w:rPr>
            </w:pP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□</w:t>
            </w:r>
            <w:r w:rsidRPr="00004BFE">
              <w:rPr>
                <w:rFonts w:ascii="宋体" w:hAnsi="宋体" w:cs="宋体"/>
                <w:color w:val="000000"/>
                <w:kern w:val="0"/>
                <w:szCs w:val="21"/>
              </w:rPr>
              <w:t xml:space="preserve"> 1  1</w:t>
            </w: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年及以下</w:t>
            </w:r>
          </w:p>
          <w:p w:rsidR="0047472C" w:rsidRPr="00004BFE" w:rsidRDefault="0047472C" w:rsidP="0026204C">
            <w:pPr>
              <w:widowControl/>
              <w:ind w:right="420"/>
              <w:rPr>
                <w:rFonts w:ascii="宋体" w:cs="宋体"/>
                <w:color w:val="000000"/>
                <w:kern w:val="0"/>
                <w:szCs w:val="21"/>
              </w:rPr>
            </w:pP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□</w:t>
            </w:r>
            <w:r w:rsidRPr="00004BFE">
              <w:rPr>
                <w:rFonts w:ascii="宋体" w:hAnsi="宋体" w:cs="宋体"/>
                <w:color w:val="000000"/>
                <w:kern w:val="0"/>
                <w:szCs w:val="21"/>
              </w:rPr>
              <w:t xml:space="preserve"> 2  1-2</w:t>
            </w: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年（含</w:t>
            </w:r>
            <w:r w:rsidRPr="00004BFE"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年）</w:t>
            </w:r>
          </w:p>
          <w:p w:rsidR="0047472C" w:rsidRPr="00004BFE" w:rsidRDefault="0047472C" w:rsidP="0026204C">
            <w:pPr>
              <w:widowControl/>
              <w:ind w:right="420"/>
              <w:rPr>
                <w:rFonts w:ascii="宋体" w:cs="宋体"/>
                <w:color w:val="000000"/>
                <w:kern w:val="0"/>
                <w:szCs w:val="21"/>
              </w:rPr>
            </w:pP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□</w:t>
            </w:r>
            <w:r w:rsidRPr="00004BFE">
              <w:rPr>
                <w:rFonts w:ascii="宋体" w:hAnsi="宋体" w:cs="宋体"/>
                <w:color w:val="000000"/>
                <w:kern w:val="0"/>
                <w:szCs w:val="21"/>
              </w:rPr>
              <w:t xml:space="preserve"> 3  2-3</w:t>
            </w: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年（含</w:t>
            </w:r>
            <w:r w:rsidRPr="00004BFE"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年）</w:t>
            </w:r>
          </w:p>
          <w:p w:rsidR="0047472C" w:rsidRPr="00004BFE" w:rsidRDefault="0047472C" w:rsidP="0026204C">
            <w:pPr>
              <w:widowControl/>
              <w:ind w:right="420"/>
              <w:rPr>
                <w:rFonts w:ascii="宋体" w:cs="宋体"/>
                <w:color w:val="000000"/>
                <w:kern w:val="0"/>
                <w:szCs w:val="21"/>
              </w:rPr>
            </w:pP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□</w:t>
            </w:r>
            <w:r w:rsidRPr="00004BFE">
              <w:rPr>
                <w:rFonts w:ascii="宋体" w:hAnsi="宋体" w:cs="宋体"/>
                <w:color w:val="000000"/>
                <w:kern w:val="0"/>
                <w:szCs w:val="21"/>
              </w:rPr>
              <w:t xml:space="preserve"> 4  3-5</w:t>
            </w: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年（含</w:t>
            </w:r>
            <w:r w:rsidRPr="00004BFE"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年）</w:t>
            </w:r>
          </w:p>
          <w:p w:rsidR="0047472C" w:rsidRPr="00004BFE" w:rsidRDefault="0047472C" w:rsidP="0026204C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□</w:t>
            </w:r>
            <w:r w:rsidRPr="00004BFE">
              <w:rPr>
                <w:rFonts w:ascii="宋体" w:hAnsi="宋体" w:cs="宋体"/>
                <w:color w:val="000000"/>
                <w:kern w:val="0"/>
                <w:szCs w:val="21"/>
              </w:rPr>
              <w:t xml:space="preserve"> 5  5</w:t>
            </w: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年以上</w:t>
            </w:r>
          </w:p>
          <w:p w:rsidR="0047472C" w:rsidRPr="00004BFE" w:rsidRDefault="0047472C" w:rsidP="0026204C"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□</w:t>
            </w:r>
            <w:r w:rsidRPr="00004BFE">
              <w:rPr>
                <w:rFonts w:ascii="宋体" w:hAnsi="宋体" w:cs="宋体"/>
                <w:color w:val="000000"/>
                <w:kern w:val="0"/>
                <w:szCs w:val="21"/>
              </w:rPr>
              <w:t xml:space="preserve"> </w:t>
            </w:r>
            <w:r w:rsidRPr="00004BFE">
              <w:rPr>
                <w:rFonts w:ascii="宋体" w:cs="宋体"/>
                <w:color w:val="000000"/>
                <w:kern w:val="0"/>
                <w:szCs w:val="21"/>
              </w:rPr>
              <w:t>0</w:t>
            </w:r>
            <w:r w:rsidRPr="00004BFE">
              <w:rPr>
                <w:rFonts w:ascii="宋体" w:hAnsi="宋体" w:cs="宋体"/>
                <w:color w:val="000000"/>
                <w:kern w:val="0"/>
                <w:szCs w:val="21"/>
              </w:rPr>
              <w:t xml:space="preserve">  </w:t>
            </w:r>
            <w:r w:rsidRPr="00004BFE">
              <w:rPr>
                <w:rFonts w:ascii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472C" w:rsidRPr="00004BFE" w:rsidRDefault="0047472C" w:rsidP="0026204C">
            <w:pPr>
              <w:widowControl/>
              <w:jc w:val="left"/>
              <w:rPr>
                <w:rFonts w:ascii="宋体" w:cs="Calibri"/>
                <w:color w:val="000000"/>
                <w:kern w:val="0"/>
                <w:szCs w:val="21"/>
              </w:rPr>
            </w:pPr>
            <w:r w:rsidRPr="00004BFE">
              <w:rPr>
                <w:rFonts w:ascii="宋体" w:hAnsi="宋体" w:hint="eastAsia"/>
                <w:color w:val="000000"/>
                <w:kern w:val="0"/>
                <w:szCs w:val="21"/>
              </w:rPr>
              <w:t>高职院校专任教师填写此项；选择</w:t>
            </w:r>
            <w:r w:rsidRPr="00004BFE">
              <w:rPr>
                <w:rFonts w:ascii="宋体" w:hAnsi="宋体" w:cs="Calibri" w:hint="eastAsia"/>
                <w:color w:val="000000"/>
                <w:kern w:val="0"/>
                <w:szCs w:val="21"/>
              </w:rPr>
              <w:t>在企业工作、挂职或实践的累计时间。</w:t>
            </w:r>
          </w:p>
        </w:tc>
      </w:tr>
    </w:tbl>
    <w:p w:rsidR="0047472C" w:rsidRPr="00004BFE" w:rsidRDefault="0047472C" w:rsidP="00A9315C">
      <w:pPr>
        <w:spacing w:line="60" w:lineRule="exact"/>
        <w:rPr>
          <w:color w:val="000000"/>
        </w:rPr>
      </w:pPr>
    </w:p>
    <w:sectPr w:rsidR="0047472C" w:rsidRPr="00004BFE" w:rsidSect="0041423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472C" w:rsidRDefault="0047472C" w:rsidP="007B73E9">
      <w:r>
        <w:separator/>
      </w:r>
    </w:p>
  </w:endnote>
  <w:endnote w:type="continuationSeparator" w:id="0">
    <w:p w:rsidR="0047472C" w:rsidRDefault="0047472C" w:rsidP="007B73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472C" w:rsidRDefault="0047472C" w:rsidP="007B73E9">
      <w:r>
        <w:separator/>
      </w:r>
    </w:p>
  </w:footnote>
  <w:footnote w:type="continuationSeparator" w:id="0">
    <w:p w:rsidR="0047472C" w:rsidRDefault="0047472C" w:rsidP="007B73E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73E9"/>
    <w:rsid w:val="00004BFE"/>
    <w:rsid w:val="000D64B7"/>
    <w:rsid w:val="000E362D"/>
    <w:rsid w:val="000F74E4"/>
    <w:rsid w:val="00116FD7"/>
    <w:rsid w:val="0018015E"/>
    <w:rsid w:val="001A0C4F"/>
    <w:rsid w:val="001B2796"/>
    <w:rsid w:val="002044CB"/>
    <w:rsid w:val="0026204C"/>
    <w:rsid w:val="002B0DD3"/>
    <w:rsid w:val="00353711"/>
    <w:rsid w:val="00381848"/>
    <w:rsid w:val="003E7DED"/>
    <w:rsid w:val="00414237"/>
    <w:rsid w:val="0047472C"/>
    <w:rsid w:val="004F0A96"/>
    <w:rsid w:val="004F710F"/>
    <w:rsid w:val="004F7662"/>
    <w:rsid w:val="00520A24"/>
    <w:rsid w:val="005645F8"/>
    <w:rsid w:val="005C12F8"/>
    <w:rsid w:val="007B73E9"/>
    <w:rsid w:val="00907361"/>
    <w:rsid w:val="0092089F"/>
    <w:rsid w:val="009A30E7"/>
    <w:rsid w:val="00A23514"/>
    <w:rsid w:val="00A62931"/>
    <w:rsid w:val="00A9315C"/>
    <w:rsid w:val="00AB6567"/>
    <w:rsid w:val="00CB7A69"/>
    <w:rsid w:val="00D61CA7"/>
    <w:rsid w:val="00D71F23"/>
    <w:rsid w:val="00DD657A"/>
    <w:rsid w:val="00DF0A37"/>
    <w:rsid w:val="00E812C9"/>
    <w:rsid w:val="00EC0B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73E9"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9"/>
    <w:qFormat/>
    <w:rsid w:val="007B73E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B73E9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Header">
    <w:name w:val="header"/>
    <w:basedOn w:val="Normal"/>
    <w:link w:val="HeaderChar"/>
    <w:uiPriority w:val="99"/>
    <w:semiHidden/>
    <w:rsid w:val="007B73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B73E9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7B73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B73E9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228</Words>
  <Characters>1302</Characters>
  <Application>Microsoft Office Outlook</Application>
  <DocSecurity>0</DocSecurity>
  <Lines>0</Lines>
  <Paragraphs>0</Paragraphs>
  <ScaleCrop>false</ScaleCrop>
  <Company>惠普(中国)股份有限公司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hjr</cp:lastModifiedBy>
  <cp:revision>5</cp:revision>
  <dcterms:created xsi:type="dcterms:W3CDTF">2013-10-21T01:49:00Z</dcterms:created>
  <dcterms:modified xsi:type="dcterms:W3CDTF">2013-10-21T03:11:00Z</dcterms:modified>
</cp:coreProperties>
</file>